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2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3"/>
        <w:gridCol w:w="2357"/>
      </w:tblGrid>
      <w:tr w:rsidR="002F62DA" w:rsidRPr="003B11FE" w14:paraId="3987873B" w14:textId="77777777" w:rsidTr="007C5AEE">
        <w:trPr>
          <w:cantSplit/>
          <w:trHeight w:hRule="exact" w:val="64"/>
          <w:hidden/>
        </w:trPr>
        <w:tc>
          <w:tcPr>
            <w:tcW w:w="4933" w:type="dxa"/>
          </w:tcPr>
          <w:p w14:paraId="192FF3AF" w14:textId="77777777" w:rsidR="002F62DA" w:rsidRPr="003B11FE" w:rsidRDefault="002F62DA" w:rsidP="009C5082">
            <w:pPr>
              <w:pStyle w:val="EONKommentar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7" w:type="dxa"/>
          </w:tcPr>
          <w:p w14:paraId="5FA434B9" w14:textId="77777777" w:rsidR="002F62DA" w:rsidRPr="003B11FE" w:rsidRDefault="002F62DA" w:rsidP="009C5082">
            <w:pPr>
              <w:pStyle w:val="EONKommentar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62DA" w:rsidRPr="003B11FE" w14:paraId="421B9AA2" w14:textId="77777777" w:rsidTr="00A86B21">
        <w:trPr>
          <w:cantSplit/>
          <w:trHeight w:hRule="exact" w:val="177"/>
          <w:hidden/>
        </w:trPr>
        <w:tc>
          <w:tcPr>
            <w:tcW w:w="4933" w:type="dxa"/>
          </w:tcPr>
          <w:p w14:paraId="1F5BBD19" w14:textId="77777777" w:rsidR="002F62DA" w:rsidRPr="003B11FE" w:rsidRDefault="002F62DA" w:rsidP="009C5082">
            <w:pPr>
              <w:pStyle w:val="EONKommentar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11FE">
              <w:rPr>
                <w:rFonts w:ascii="Arial" w:hAnsi="Arial" w:cs="Arial"/>
                <w:sz w:val="24"/>
                <w:szCs w:val="24"/>
              </w:rPr>
              <w:sym w:font="Wingdings" w:char="F0EA"/>
            </w:r>
            <w:r w:rsidRPr="003B11FE">
              <w:rPr>
                <w:rFonts w:ascii="Arial" w:hAnsi="Arial" w:cs="Arial"/>
                <w:sz w:val="24"/>
                <w:szCs w:val="24"/>
              </w:rPr>
              <w:t xml:space="preserve"> Destinatar</w:t>
            </w:r>
          </w:p>
        </w:tc>
        <w:tc>
          <w:tcPr>
            <w:tcW w:w="2357" w:type="dxa"/>
          </w:tcPr>
          <w:p w14:paraId="1D7239AE" w14:textId="77777777" w:rsidR="002F62DA" w:rsidRPr="003B11FE" w:rsidRDefault="002F62DA" w:rsidP="009C5082">
            <w:pPr>
              <w:pStyle w:val="EONKommentar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080B33" w14:textId="1A49B21F" w:rsidR="003B11FE" w:rsidRPr="003B11FE" w:rsidRDefault="003B11FE" w:rsidP="003B11FE">
      <w:pPr>
        <w:spacing w:line="240" w:lineRule="auto"/>
        <w:jc w:val="right"/>
        <w:rPr>
          <w:rFonts w:ascii="Arial" w:hAnsi="Arial" w:cs="Arial"/>
          <w:b/>
          <w:szCs w:val="24"/>
        </w:rPr>
      </w:pPr>
      <w:r w:rsidRPr="003B11FE">
        <w:rPr>
          <w:rFonts w:ascii="Arial" w:hAnsi="Arial" w:cs="Arial"/>
          <w:b/>
          <w:szCs w:val="24"/>
        </w:rPr>
        <w:t>Anexa 1</w:t>
      </w:r>
      <w:r w:rsidR="000D660A">
        <w:rPr>
          <w:rFonts w:ascii="Arial" w:hAnsi="Arial" w:cs="Arial"/>
          <w:b/>
          <w:szCs w:val="24"/>
        </w:rPr>
        <w:t>4</w:t>
      </w:r>
    </w:p>
    <w:p w14:paraId="27A26EE8" w14:textId="77777777" w:rsidR="003B11FE" w:rsidRDefault="003B11FE" w:rsidP="006563C1">
      <w:pPr>
        <w:spacing w:line="240" w:lineRule="auto"/>
        <w:jc w:val="center"/>
        <w:rPr>
          <w:rFonts w:ascii="Arial" w:hAnsi="Arial" w:cs="Arial"/>
          <w:b/>
          <w:szCs w:val="24"/>
        </w:rPr>
      </w:pPr>
    </w:p>
    <w:p w14:paraId="1D8589C8" w14:textId="0D641ABF" w:rsidR="00374B12" w:rsidRPr="003B11FE" w:rsidRDefault="00374B12" w:rsidP="006563C1">
      <w:pPr>
        <w:spacing w:line="240" w:lineRule="auto"/>
        <w:jc w:val="center"/>
        <w:rPr>
          <w:rFonts w:ascii="Arial" w:hAnsi="Arial" w:cs="Arial"/>
          <w:b/>
          <w:szCs w:val="24"/>
        </w:rPr>
      </w:pPr>
      <w:r w:rsidRPr="003B11FE">
        <w:rPr>
          <w:rFonts w:ascii="Arial" w:hAnsi="Arial" w:cs="Arial"/>
          <w:b/>
          <w:szCs w:val="24"/>
        </w:rPr>
        <w:t xml:space="preserve">Proces Verbal de verificare a serviciilor de </w:t>
      </w:r>
      <w:r w:rsidR="00A06F5C">
        <w:rPr>
          <w:rFonts w:ascii="Arial" w:hAnsi="Arial" w:cs="Arial"/>
          <w:b/>
          <w:szCs w:val="24"/>
        </w:rPr>
        <w:t>colectare date de masurare</w:t>
      </w:r>
      <w:r w:rsidRPr="003B11FE">
        <w:rPr>
          <w:rFonts w:ascii="Arial" w:hAnsi="Arial" w:cs="Arial"/>
          <w:b/>
          <w:szCs w:val="24"/>
        </w:rPr>
        <w:t xml:space="preserve"> a contoarelor de gaz si</w:t>
      </w:r>
      <w:r w:rsidR="003B11FE">
        <w:rPr>
          <w:rFonts w:ascii="Arial" w:hAnsi="Arial" w:cs="Arial"/>
          <w:b/>
          <w:szCs w:val="24"/>
        </w:rPr>
        <w:t>/sau</w:t>
      </w:r>
      <w:r w:rsidRPr="003B11FE">
        <w:rPr>
          <w:rFonts w:ascii="Arial" w:hAnsi="Arial" w:cs="Arial"/>
          <w:b/>
          <w:szCs w:val="24"/>
        </w:rPr>
        <w:t xml:space="preserve"> electricitate pe aria de activitate a </w:t>
      </w:r>
      <w:r w:rsidR="00337978" w:rsidRPr="003B11FE">
        <w:rPr>
          <w:rFonts w:ascii="Arial" w:hAnsi="Arial" w:cs="Arial"/>
          <w:b/>
          <w:szCs w:val="24"/>
        </w:rPr>
        <w:t>SC DELGAZ GRID</w:t>
      </w:r>
      <w:r w:rsidR="00337978" w:rsidRPr="003B11FE">
        <w:rPr>
          <w:rFonts w:ascii="Arial" w:hAnsi="Arial" w:cs="Arial"/>
          <w:szCs w:val="24"/>
        </w:rPr>
        <w:t xml:space="preserve"> </w:t>
      </w:r>
      <w:r w:rsidRPr="003B11FE">
        <w:rPr>
          <w:rFonts w:ascii="Arial" w:hAnsi="Arial" w:cs="Arial"/>
          <w:b/>
          <w:szCs w:val="24"/>
        </w:rPr>
        <w:t>S</w:t>
      </w:r>
      <w:r w:rsidR="00D8102D">
        <w:rPr>
          <w:rFonts w:ascii="Arial" w:hAnsi="Arial" w:cs="Arial"/>
          <w:b/>
          <w:szCs w:val="24"/>
        </w:rPr>
        <w:t>.</w:t>
      </w:r>
      <w:r w:rsidRPr="003B11FE">
        <w:rPr>
          <w:rFonts w:ascii="Arial" w:hAnsi="Arial" w:cs="Arial"/>
          <w:b/>
          <w:szCs w:val="24"/>
        </w:rPr>
        <w:t xml:space="preserve">A, in baza contractului nr. </w:t>
      </w:r>
      <w:r w:rsidR="003B11FE" w:rsidRPr="003B11FE">
        <w:rPr>
          <w:rFonts w:ascii="Arial" w:hAnsi="Arial" w:cs="Arial"/>
          <w:b/>
          <w:szCs w:val="24"/>
        </w:rPr>
        <w:t>………….</w:t>
      </w:r>
      <w:r w:rsidRPr="003B11FE">
        <w:rPr>
          <w:rFonts w:ascii="Arial" w:hAnsi="Arial" w:cs="Arial"/>
          <w:b/>
          <w:szCs w:val="24"/>
        </w:rPr>
        <w:t xml:space="preserve"> din </w:t>
      </w:r>
      <w:r w:rsidR="003B11FE" w:rsidRPr="003B11FE">
        <w:rPr>
          <w:rFonts w:ascii="Arial" w:hAnsi="Arial" w:cs="Arial"/>
          <w:b/>
          <w:szCs w:val="24"/>
        </w:rPr>
        <w:t>……………….</w:t>
      </w:r>
    </w:p>
    <w:p w14:paraId="27038CC8" w14:textId="77777777" w:rsidR="004E5427" w:rsidRPr="003B11FE" w:rsidRDefault="004E5427" w:rsidP="00DF5D2D">
      <w:pPr>
        <w:spacing w:line="360" w:lineRule="auto"/>
        <w:rPr>
          <w:rFonts w:ascii="Arial" w:hAnsi="Arial" w:cs="Arial"/>
          <w:szCs w:val="24"/>
          <w:u w:val="single"/>
        </w:rPr>
      </w:pPr>
    </w:p>
    <w:p w14:paraId="4E3CA74D" w14:textId="77777777" w:rsidR="00374B12" w:rsidRPr="003B11FE" w:rsidRDefault="002A224F" w:rsidP="006563C1">
      <w:pPr>
        <w:spacing w:line="240" w:lineRule="auto"/>
        <w:rPr>
          <w:rFonts w:ascii="Arial" w:hAnsi="Arial" w:cs="Arial"/>
          <w:szCs w:val="24"/>
          <w:u w:val="single"/>
        </w:rPr>
      </w:pPr>
      <w:r w:rsidRPr="003B11FE">
        <w:rPr>
          <w:rFonts w:ascii="Arial" w:hAnsi="Arial" w:cs="Arial"/>
          <w:b/>
          <w:noProof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CEFED1C" wp14:editId="1B6854D1">
                <wp:simplePos x="0" y="0"/>
                <wp:positionH relativeFrom="page">
                  <wp:posOffset>7273290</wp:posOffset>
                </wp:positionH>
                <wp:positionV relativeFrom="page">
                  <wp:posOffset>2008505</wp:posOffset>
                </wp:positionV>
                <wp:extent cx="45085" cy="3322320"/>
                <wp:effectExtent l="0" t="0" r="12065" b="1143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085" cy="3322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63FD02" w14:textId="77777777" w:rsidR="00A3741F" w:rsidRDefault="00A3741F" w:rsidP="00374B12">
                            <w:pPr>
                              <w:pStyle w:val="EONangaben"/>
                              <w:spacing w:line="220" w:lineRule="atLeas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EFED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72.7pt;margin-top:158.15pt;width:3.55pt;height:261.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" o:allowincell="f" filled="f" stroked="f">
                <v:textbox inset="0,0,0,0">
                  <w:txbxContent>
                    <w:p w14:paraId="7C63FD02" w14:textId="77777777" w:rsidR="00A3741F" w:rsidRDefault="00A3741F" w:rsidP="00374B12">
                      <w:pPr>
                        <w:pStyle w:val="EONangaben"/>
                        <w:spacing w:line="220" w:lineRule="atLeas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74B12" w:rsidRPr="003B11FE">
        <w:rPr>
          <w:rFonts w:ascii="Arial" w:hAnsi="Arial" w:cs="Arial"/>
          <w:szCs w:val="24"/>
          <w:u w:val="single"/>
        </w:rPr>
        <w:t>Incheiat intre:</w:t>
      </w:r>
    </w:p>
    <w:p w14:paraId="07EB1C3A" w14:textId="77777777" w:rsidR="006563C1" w:rsidRPr="003B11FE" w:rsidRDefault="006563C1" w:rsidP="006563C1">
      <w:pPr>
        <w:spacing w:line="240" w:lineRule="auto"/>
        <w:rPr>
          <w:rFonts w:ascii="Arial" w:hAnsi="Arial" w:cs="Arial"/>
          <w:szCs w:val="24"/>
          <w:u w:val="single"/>
        </w:rPr>
      </w:pPr>
    </w:p>
    <w:p w14:paraId="61A69C15" w14:textId="7DB7DA23" w:rsidR="00374B12" w:rsidRPr="003B11FE" w:rsidRDefault="00CB088C" w:rsidP="006563C1">
      <w:pPr>
        <w:spacing w:line="240" w:lineRule="auto"/>
        <w:rPr>
          <w:rFonts w:ascii="Arial" w:hAnsi="Arial" w:cs="Arial"/>
          <w:szCs w:val="24"/>
          <w:lang w:val="it-IT"/>
        </w:rPr>
      </w:pPr>
      <w:r w:rsidRPr="003B11FE">
        <w:rPr>
          <w:rFonts w:ascii="Arial" w:hAnsi="Arial" w:cs="Arial"/>
          <w:b/>
          <w:szCs w:val="24"/>
          <w:lang w:val="it-IT"/>
        </w:rPr>
        <w:t xml:space="preserve">SC </w:t>
      </w:r>
      <w:r w:rsidR="00A3741F" w:rsidRPr="003B11FE">
        <w:rPr>
          <w:rFonts w:ascii="Arial" w:hAnsi="Arial" w:cs="Arial"/>
          <w:b/>
          <w:szCs w:val="24"/>
          <w:lang w:val="it-IT"/>
        </w:rPr>
        <w:t xml:space="preserve">DELGAZ GRID </w:t>
      </w:r>
      <w:r w:rsidR="00374B12" w:rsidRPr="003B11FE">
        <w:rPr>
          <w:rFonts w:ascii="Arial" w:hAnsi="Arial" w:cs="Arial"/>
          <w:b/>
          <w:szCs w:val="24"/>
          <w:lang w:val="it-IT"/>
        </w:rPr>
        <w:t>S</w:t>
      </w:r>
      <w:r w:rsidR="00D8102D">
        <w:rPr>
          <w:rFonts w:ascii="Arial" w:hAnsi="Arial" w:cs="Arial"/>
          <w:b/>
          <w:szCs w:val="24"/>
          <w:lang w:val="it-IT"/>
        </w:rPr>
        <w:t>.</w:t>
      </w:r>
      <w:r w:rsidR="00374B12" w:rsidRPr="003B11FE">
        <w:rPr>
          <w:rFonts w:ascii="Arial" w:hAnsi="Arial" w:cs="Arial"/>
          <w:b/>
          <w:szCs w:val="24"/>
          <w:lang w:val="it-IT"/>
        </w:rPr>
        <w:t>A</w:t>
      </w:r>
      <w:r w:rsidR="00374B12" w:rsidRPr="003B11FE">
        <w:rPr>
          <w:rFonts w:ascii="Arial" w:hAnsi="Arial" w:cs="Arial"/>
          <w:szCs w:val="24"/>
          <w:lang w:val="it-IT"/>
        </w:rPr>
        <w:t xml:space="preserve"> cu sediul în Târgu Mureş, B-dul Pandurilor nr. 42, etaj. 4,  in calitate de beneficiar</w:t>
      </w:r>
      <w:r w:rsidR="003B11FE" w:rsidRPr="003B11FE">
        <w:rPr>
          <w:rFonts w:ascii="Arial" w:hAnsi="Arial" w:cs="Arial"/>
          <w:szCs w:val="24"/>
          <w:lang w:val="it-IT"/>
        </w:rPr>
        <w:t xml:space="preserve"> reprezentata de ………………</w:t>
      </w:r>
      <w:r w:rsidR="00374B12" w:rsidRPr="003B11FE">
        <w:rPr>
          <w:rFonts w:ascii="Arial" w:hAnsi="Arial" w:cs="Arial"/>
          <w:szCs w:val="24"/>
          <w:lang w:val="it-IT"/>
        </w:rPr>
        <w:t xml:space="preserve"> si </w:t>
      </w:r>
    </w:p>
    <w:p w14:paraId="4FBEC89D" w14:textId="77777777" w:rsidR="002A15B5" w:rsidRPr="003B11FE" w:rsidRDefault="002A15B5" w:rsidP="006563C1">
      <w:pPr>
        <w:spacing w:line="240" w:lineRule="auto"/>
        <w:rPr>
          <w:rFonts w:ascii="Arial" w:hAnsi="Arial" w:cs="Arial"/>
          <w:szCs w:val="24"/>
          <w:lang w:val="it-IT"/>
        </w:rPr>
      </w:pPr>
    </w:p>
    <w:p w14:paraId="652319F5" w14:textId="77777777" w:rsidR="002A15B5" w:rsidRPr="003B11FE" w:rsidRDefault="00374B12" w:rsidP="006563C1">
      <w:pPr>
        <w:spacing w:after="200" w:line="240" w:lineRule="auto"/>
        <w:jc w:val="both"/>
        <w:rPr>
          <w:rFonts w:ascii="Arial" w:hAnsi="Arial" w:cs="Arial"/>
          <w:szCs w:val="24"/>
          <w:lang w:val="it-IT"/>
        </w:rPr>
      </w:pPr>
      <w:r w:rsidRPr="003B11FE">
        <w:rPr>
          <w:rFonts w:ascii="Arial" w:hAnsi="Arial" w:cs="Arial"/>
          <w:b/>
          <w:szCs w:val="24"/>
          <w:lang w:val="it-IT"/>
        </w:rPr>
        <w:t xml:space="preserve">SC </w:t>
      </w:r>
      <w:r w:rsidR="003B11FE" w:rsidRPr="003B11FE">
        <w:rPr>
          <w:rFonts w:ascii="Arial" w:hAnsi="Arial" w:cs="Arial"/>
          <w:b/>
          <w:szCs w:val="24"/>
          <w:lang w:val="it-IT"/>
        </w:rPr>
        <w:t>………………………</w:t>
      </w:r>
      <w:r w:rsidRPr="003B11FE">
        <w:rPr>
          <w:rFonts w:ascii="Arial" w:hAnsi="Arial" w:cs="Arial"/>
          <w:szCs w:val="24"/>
          <w:lang w:val="it-IT"/>
        </w:rPr>
        <w:t xml:space="preserve"> cu sediul în </w:t>
      </w:r>
      <w:r w:rsidR="003B11FE" w:rsidRPr="003B11FE">
        <w:rPr>
          <w:rFonts w:ascii="Arial" w:hAnsi="Arial" w:cs="Arial"/>
          <w:szCs w:val="24"/>
          <w:lang w:val="it-IT"/>
        </w:rPr>
        <w:t>……………..</w:t>
      </w:r>
      <w:r w:rsidRPr="003B11FE">
        <w:rPr>
          <w:rFonts w:ascii="Arial" w:hAnsi="Arial" w:cs="Arial"/>
          <w:szCs w:val="24"/>
          <w:lang w:val="it-IT"/>
        </w:rPr>
        <w:t xml:space="preserve">, </w:t>
      </w:r>
      <w:r w:rsidR="003B11FE" w:rsidRPr="003B11FE">
        <w:rPr>
          <w:rFonts w:ascii="Arial" w:hAnsi="Arial" w:cs="Arial"/>
          <w:szCs w:val="24"/>
          <w:lang w:val="it-IT"/>
        </w:rPr>
        <w:t>…………………..</w:t>
      </w:r>
      <w:r w:rsidRPr="003B11FE">
        <w:rPr>
          <w:rFonts w:ascii="Arial" w:hAnsi="Arial" w:cs="Arial"/>
          <w:szCs w:val="24"/>
          <w:lang w:val="it-IT"/>
        </w:rPr>
        <w:t>, in calitate de prestator</w:t>
      </w:r>
      <w:r w:rsidR="003B11FE" w:rsidRPr="003B11FE">
        <w:rPr>
          <w:rFonts w:ascii="Arial" w:hAnsi="Arial" w:cs="Arial"/>
          <w:szCs w:val="24"/>
          <w:lang w:val="it-IT"/>
        </w:rPr>
        <w:t xml:space="preserve"> reprezentata de …………………..</w:t>
      </w:r>
      <w:r w:rsidRPr="003B11FE">
        <w:rPr>
          <w:rFonts w:ascii="Arial" w:hAnsi="Arial" w:cs="Arial"/>
          <w:szCs w:val="24"/>
          <w:lang w:val="it-IT"/>
        </w:rPr>
        <w:t>.</w:t>
      </w:r>
    </w:p>
    <w:p w14:paraId="0EA7AD90" w14:textId="77777777" w:rsidR="002A15B5" w:rsidRPr="003B11FE" w:rsidRDefault="002A15B5" w:rsidP="006563C1">
      <w:pPr>
        <w:spacing w:line="240" w:lineRule="auto"/>
        <w:jc w:val="both"/>
        <w:rPr>
          <w:rFonts w:ascii="Arial" w:hAnsi="Arial" w:cs="Arial"/>
          <w:szCs w:val="24"/>
        </w:rPr>
      </w:pPr>
    </w:p>
    <w:p w14:paraId="51BA33D2" w14:textId="69748FB1" w:rsidR="00817C13" w:rsidRPr="003B11FE" w:rsidRDefault="002A15B5" w:rsidP="006563C1">
      <w:pPr>
        <w:spacing w:line="240" w:lineRule="auto"/>
        <w:jc w:val="both"/>
        <w:rPr>
          <w:rFonts w:ascii="Arial" w:hAnsi="Arial" w:cs="Arial"/>
          <w:szCs w:val="24"/>
        </w:rPr>
      </w:pPr>
      <w:r w:rsidRPr="003B11FE">
        <w:rPr>
          <w:rFonts w:ascii="Arial" w:hAnsi="Arial" w:cs="Arial"/>
          <w:szCs w:val="24"/>
        </w:rPr>
        <w:t>In data de</w:t>
      </w:r>
      <w:r w:rsidR="00666D35" w:rsidRPr="003B11FE">
        <w:rPr>
          <w:rFonts w:ascii="Arial" w:hAnsi="Arial" w:cs="Arial"/>
          <w:szCs w:val="24"/>
        </w:rPr>
        <w:t xml:space="preserve"> </w:t>
      </w:r>
      <w:r w:rsidR="001E615A">
        <w:rPr>
          <w:rFonts w:ascii="Arial" w:hAnsi="Arial" w:cs="Arial"/>
          <w:szCs w:val="24"/>
        </w:rPr>
        <w:t>____________</w:t>
      </w:r>
      <w:r w:rsidR="001E615A" w:rsidRPr="003B11FE">
        <w:rPr>
          <w:rFonts w:ascii="Arial" w:hAnsi="Arial" w:cs="Arial"/>
          <w:szCs w:val="24"/>
        </w:rPr>
        <w:t xml:space="preserve"> </w:t>
      </w:r>
      <w:r w:rsidR="00817C13" w:rsidRPr="003B11FE">
        <w:rPr>
          <w:rFonts w:ascii="Arial" w:hAnsi="Arial" w:cs="Arial"/>
          <w:szCs w:val="24"/>
        </w:rPr>
        <w:t>repre</w:t>
      </w:r>
      <w:r w:rsidR="00DF5D2D" w:rsidRPr="003B11FE">
        <w:rPr>
          <w:rFonts w:ascii="Arial" w:hAnsi="Arial" w:cs="Arial"/>
          <w:szCs w:val="24"/>
        </w:rPr>
        <w:t xml:space="preserve">zentantul </w:t>
      </w:r>
      <w:r w:rsidR="002F210A">
        <w:rPr>
          <w:rFonts w:ascii="Arial" w:hAnsi="Arial" w:cs="Arial"/>
          <w:szCs w:val="24"/>
        </w:rPr>
        <w:t>Delgaz grid S.A</w:t>
      </w:r>
      <w:r w:rsidR="00DF5D2D" w:rsidRPr="003B11FE">
        <w:rPr>
          <w:rFonts w:ascii="Arial" w:hAnsi="Arial" w:cs="Arial"/>
          <w:szCs w:val="24"/>
        </w:rPr>
        <w:t xml:space="preserve"> </w:t>
      </w:r>
      <w:r w:rsidR="002F210A">
        <w:rPr>
          <w:rFonts w:ascii="Arial" w:hAnsi="Arial" w:cs="Arial"/>
          <w:szCs w:val="24"/>
        </w:rPr>
        <w:t xml:space="preserve">și </w:t>
      </w:r>
      <w:r w:rsidR="001E615A">
        <w:rPr>
          <w:rFonts w:ascii="Arial" w:hAnsi="Arial" w:cs="Arial"/>
          <w:szCs w:val="24"/>
        </w:rPr>
        <w:t>______________</w:t>
      </w:r>
      <w:r w:rsidR="00DF5D2D" w:rsidRPr="003B11FE">
        <w:rPr>
          <w:rFonts w:ascii="Arial" w:hAnsi="Arial" w:cs="Arial"/>
          <w:szCs w:val="24"/>
        </w:rPr>
        <w:t xml:space="preserve"> din partea </w:t>
      </w:r>
      <w:r w:rsidR="00A06F5C">
        <w:rPr>
          <w:rFonts w:ascii="Arial" w:hAnsi="Arial" w:cs="Arial"/>
          <w:szCs w:val="24"/>
        </w:rPr>
        <w:t>P</w:t>
      </w:r>
      <w:r w:rsidR="00DF5D2D" w:rsidRPr="003B11FE">
        <w:rPr>
          <w:rFonts w:ascii="Arial" w:hAnsi="Arial" w:cs="Arial"/>
          <w:szCs w:val="24"/>
        </w:rPr>
        <w:t xml:space="preserve">restatorului </w:t>
      </w:r>
      <w:r w:rsidR="00817C13" w:rsidRPr="003B11FE">
        <w:rPr>
          <w:rFonts w:ascii="Arial" w:hAnsi="Arial" w:cs="Arial"/>
          <w:szCs w:val="24"/>
        </w:rPr>
        <w:t>au verif</w:t>
      </w:r>
      <w:r w:rsidR="0041726F" w:rsidRPr="003B11FE">
        <w:rPr>
          <w:rFonts w:ascii="Arial" w:hAnsi="Arial" w:cs="Arial"/>
          <w:szCs w:val="24"/>
        </w:rPr>
        <w:t xml:space="preserve">icat un nr de </w:t>
      </w:r>
      <w:r w:rsidR="001E615A">
        <w:rPr>
          <w:rFonts w:ascii="Arial" w:hAnsi="Arial" w:cs="Arial"/>
          <w:szCs w:val="24"/>
        </w:rPr>
        <w:t>____</w:t>
      </w:r>
      <w:r w:rsidR="001E615A" w:rsidRPr="003B11FE">
        <w:rPr>
          <w:rFonts w:ascii="Arial" w:hAnsi="Arial" w:cs="Arial"/>
          <w:szCs w:val="24"/>
        </w:rPr>
        <w:t xml:space="preserve"> </w:t>
      </w:r>
      <w:r w:rsidR="006563C1" w:rsidRPr="003B11FE">
        <w:rPr>
          <w:rFonts w:ascii="Arial" w:hAnsi="Arial" w:cs="Arial"/>
          <w:szCs w:val="24"/>
        </w:rPr>
        <w:t>locuri de consum (</w:t>
      </w:r>
      <w:r w:rsidR="00817C13" w:rsidRPr="003B11FE">
        <w:rPr>
          <w:rFonts w:ascii="Arial" w:hAnsi="Arial" w:cs="Arial"/>
          <w:szCs w:val="24"/>
        </w:rPr>
        <w:t>LC</w:t>
      </w:r>
      <w:r w:rsidR="006563C1" w:rsidRPr="003B11FE">
        <w:rPr>
          <w:rFonts w:ascii="Arial" w:hAnsi="Arial" w:cs="Arial"/>
          <w:szCs w:val="24"/>
        </w:rPr>
        <w:t>)</w:t>
      </w:r>
      <w:r w:rsidR="00817C13" w:rsidRPr="003B11FE">
        <w:rPr>
          <w:rFonts w:ascii="Arial" w:hAnsi="Arial" w:cs="Arial"/>
          <w:szCs w:val="24"/>
        </w:rPr>
        <w:t xml:space="preserve"> </w:t>
      </w:r>
      <w:r w:rsidR="00F47987" w:rsidRPr="003B11FE">
        <w:rPr>
          <w:rFonts w:ascii="Arial" w:hAnsi="Arial" w:cs="Arial"/>
          <w:szCs w:val="24"/>
        </w:rPr>
        <w:t xml:space="preserve">din localitatea </w:t>
      </w:r>
      <w:r w:rsidR="001E615A">
        <w:rPr>
          <w:rFonts w:ascii="Arial" w:hAnsi="Arial" w:cs="Arial"/>
          <w:color w:val="000000"/>
          <w:szCs w:val="24"/>
        </w:rPr>
        <w:t>_____________</w:t>
      </w:r>
      <w:r w:rsidR="001E615A" w:rsidRPr="003B11FE">
        <w:rPr>
          <w:rFonts w:ascii="Arial" w:hAnsi="Arial" w:cs="Arial"/>
          <w:color w:val="000000"/>
          <w:szCs w:val="24"/>
        </w:rPr>
        <w:t xml:space="preserve"> </w:t>
      </w:r>
      <w:r w:rsidR="001E615A">
        <w:rPr>
          <w:rFonts w:ascii="Arial" w:hAnsi="Arial" w:cs="Arial"/>
          <w:szCs w:val="24"/>
        </w:rPr>
        <w:t>ș</w:t>
      </w:r>
      <w:r w:rsidR="00817C13" w:rsidRPr="003B11FE">
        <w:rPr>
          <w:rFonts w:ascii="Arial" w:hAnsi="Arial" w:cs="Arial"/>
          <w:szCs w:val="24"/>
        </w:rPr>
        <w:t>i au constatat urm</w:t>
      </w:r>
      <w:r w:rsidR="001E615A">
        <w:rPr>
          <w:rFonts w:ascii="Arial" w:hAnsi="Arial" w:cs="Arial"/>
          <w:szCs w:val="24"/>
        </w:rPr>
        <w:t>ă</w:t>
      </w:r>
      <w:r w:rsidR="00DF5D2D" w:rsidRPr="003B11FE">
        <w:rPr>
          <w:rFonts w:ascii="Arial" w:hAnsi="Arial" w:cs="Arial"/>
          <w:szCs w:val="24"/>
        </w:rPr>
        <w:t xml:space="preserve">toarele </w:t>
      </w:r>
      <w:r w:rsidR="00817C13" w:rsidRPr="003B11FE">
        <w:rPr>
          <w:rFonts w:ascii="Arial" w:hAnsi="Arial" w:cs="Arial"/>
          <w:szCs w:val="24"/>
        </w:rPr>
        <w:t>neconform</w:t>
      </w:r>
      <w:r w:rsidR="00DF5D2D" w:rsidRPr="003B11FE">
        <w:rPr>
          <w:rFonts w:ascii="Arial" w:hAnsi="Arial" w:cs="Arial"/>
          <w:szCs w:val="24"/>
        </w:rPr>
        <w:t>ita</w:t>
      </w:r>
      <w:r w:rsidR="001E615A">
        <w:rPr>
          <w:rFonts w:ascii="Arial" w:hAnsi="Arial" w:cs="Arial"/>
          <w:szCs w:val="24"/>
        </w:rPr>
        <w:t>ț</w:t>
      </w:r>
      <w:r w:rsidR="00DF5D2D" w:rsidRPr="003B11FE">
        <w:rPr>
          <w:rFonts w:ascii="Arial" w:hAnsi="Arial" w:cs="Arial"/>
          <w:szCs w:val="24"/>
        </w:rPr>
        <w:t>i:</w:t>
      </w:r>
    </w:p>
    <w:p w14:paraId="6F62D634" w14:textId="77777777" w:rsidR="006563C1" w:rsidRPr="003B11FE" w:rsidRDefault="006563C1" w:rsidP="006563C1">
      <w:pPr>
        <w:spacing w:line="240" w:lineRule="auto"/>
        <w:jc w:val="both"/>
        <w:rPr>
          <w:rFonts w:ascii="Arial" w:hAnsi="Arial" w:cs="Arial"/>
          <w:szCs w:val="24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1891"/>
        <w:gridCol w:w="1894"/>
        <w:gridCol w:w="3069"/>
        <w:gridCol w:w="1171"/>
        <w:gridCol w:w="1350"/>
      </w:tblGrid>
      <w:tr w:rsidR="006563C1" w:rsidRPr="003B11FE" w14:paraId="04795369" w14:textId="77777777" w:rsidTr="006563C1">
        <w:trPr>
          <w:trHeight w:val="935"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DC07DB4" w14:textId="77777777" w:rsidR="006563C1" w:rsidRPr="003B11FE" w:rsidRDefault="006563C1" w:rsidP="006563C1">
            <w:pPr>
              <w:spacing w:line="240" w:lineRule="auto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 xml:space="preserve">nr. LC </w:t>
            </w: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br/>
              <w:t>verificate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1CA34320" w14:textId="77777777" w:rsidR="006563C1" w:rsidRPr="003B11FE" w:rsidRDefault="006563C1" w:rsidP="006563C1">
            <w:pPr>
              <w:spacing w:line="240" w:lineRule="auto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 xml:space="preserve">nr. LC identificate </w:t>
            </w: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br/>
              <w:t>cu citiri eronate</w:t>
            </w:r>
          </w:p>
        </w:tc>
        <w:tc>
          <w:tcPr>
            <w:tcW w:w="30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3E52E935" w14:textId="77777777" w:rsidR="006563C1" w:rsidRPr="003B11FE" w:rsidRDefault="006563C1" w:rsidP="00662176">
            <w:pPr>
              <w:spacing w:line="240" w:lineRule="auto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 xml:space="preserve">nr. LC la care anterior </w:t>
            </w: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br/>
              <w:t xml:space="preserve">s-a bifat anomalia de lipsa acces 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97424" w14:textId="77777777" w:rsidR="006563C1" w:rsidRPr="003B11FE" w:rsidRDefault="006563C1" w:rsidP="006563C1">
            <w:pPr>
              <w:spacing w:line="240" w:lineRule="auto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 xml:space="preserve">nr. LC identificate </w:t>
            </w: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br/>
              <w:t xml:space="preserve">cu alte </w:t>
            </w: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br/>
              <w:t>neconformitati</w:t>
            </w:r>
          </w:p>
        </w:tc>
      </w:tr>
      <w:tr w:rsidR="006563C1" w:rsidRPr="003B11FE" w14:paraId="5E5C4138" w14:textId="77777777" w:rsidTr="008A4532">
        <w:trPr>
          <w:trHeight w:val="288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19DD0" w14:textId="77777777" w:rsidR="006563C1" w:rsidRPr="003B11FE" w:rsidRDefault="006563C1" w:rsidP="006563C1">
            <w:pPr>
              <w:spacing w:line="240" w:lineRule="auto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  <w:tc>
          <w:tcPr>
            <w:tcW w:w="1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01705" w14:textId="77777777" w:rsidR="006563C1" w:rsidRPr="003B11FE" w:rsidRDefault="006563C1" w:rsidP="006563C1">
            <w:pPr>
              <w:spacing w:line="240" w:lineRule="auto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  <w:tc>
          <w:tcPr>
            <w:tcW w:w="3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FE838" w14:textId="77777777" w:rsidR="006563C1" w:rsidRPr="003B11FE" w:rsidRDefault="006563C1" w:rsidP="006563C1">
            <w:pPr>
              <w:spacing w:line="240" w:lineRule="auto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C782C" w14:textId="77777777" w:rsidR="006563C1" w:rsidRPr="003B11FE" w:rsidRDefault="006563C1" w:rsidP="006563C1">
            <w:pPr>
              <w:spacing w:line="480" w:lineRule="auto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…..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B02EF" w14:textId="77777777" w:rsidR="006563C1" w:rsidRPr="003B11FE" w:rsidRDefault="006563C1" w:rsidP="006563C1">
            <w:pPr>
              <w:spacing w:line="240" w:lineRule="auto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……</w:t>
            </w:r>
          </w:p>
        </w:tc>
      </w:tr>
      <w:tr w:rsidR="006563C1" w:rsidRPr="003B11FE" w14:paraId="42803A12" w14:textId="77777777" w:rsidTr="003B11FE">
        <w:trPr>
          <w:trHeight w:val="288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3EFC9B" w14:textId="77777777" w:rsidR="00950A26" w:rsidRPr="003B11FE" w:rsidRDefault="00950A26" w:rsidP="00D765CF">
            <w:pPr>
              <w:spacing w:line="48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6D8912" w14:textId="77777777" w:rsidR="006563C1" w:rsidRPr="003B11FE" w:rsidRDefault="006563C1" w:rsidP="008A4532">
            <w:pPr>
              <w:spacing w:line="36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04B4F" w14:textId="77777777" w:rsidR="006563C1" w:rsidRPr="003B11FE" w:rsidRDefault="006563C1" w:rsidP="008A4532">
            <w:pPr>
              <w:spacing w:line="36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5F263" w14:textId="77777777" w:rsidR="006563C1" w:rsidRPr="003B11FE" w:rsidRDefault="006563C1" w:rsidP="008A4532">
            <w:pPr>
              <w:spacing w:line="36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08DE4" w14:textId="77777777" w:rsidR="008A4532" w:rsidRPr="003B11FE" w:rsidRDefault="008A4532" w:rsidP="008A4532">
            <w:pPr>
              <w:spacing w:line="36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</w:tr>
    </w:tbl>
    <w:p w14:paraId="4C40A100" w14:textId="77777777" w:rsidR="006563C1" w:rsidRPr="003B11FE" w:rsidRDefault="006563C1" w:rsidP="00D616A9">
      <w:pPr>
        <w:spacing w:line="240" w:lineRule="auto"/>
        <w:jc w:val="both"/>
        <w:rPr>
          <w:rFonts w:ascii="Arial" w:hAnsi="Arial" w:cs="Arial"/>
          <w:szCs w:val="24"/>
        </w:rPr>
      </w:pPr>
      <w:r w:rsidRPr="003B11FE">
        <w:rPr>
          <w:rFonts w:ascii="Arial" w:hAnsi="Arial" w:cs="Arial"/>
          <w:szCs w:val="24"/>
          <w:u w:val="single"/>
        </w:rPr>
        <w:t>Alte observatii</w:t>
      </w:r>
      <w:r w:rsidR="00D21BB9" w:rsidRPr="003B11FE">
        <w:rPr>
          <w:rFonts w:ascii="Arial" w:hAnsi="Arial" w:cs="Arial"/>
          <w:szCs w:val="24"/>
          <w:u w:val="single"/>
        </w:rPr>
        <w:t>:</w:t>
      </w:r>
      <w:r w:rsidR="00E343B6" w:rsidRPr="003B11FE">
        <w:rPr>
          <w:rFonts w:ascii="Arial" w:hAnsi="Arial" w:cs="Arial"/>
          <w:szCs w:val="24"/>
          <w:u w:val="single"/>
        </w:rPr>
        <w:t xml:space="preserve"> </w:t>
      </w:r>
    </w:p>
    <w:p w14:paraId="666D5C62" w14:textId="77777777" w:rsidR="00D616A9" w:rsidRPr="003B11FE" w:rsidRDefault="00D616A9" w:rsidP="00DF5D2D">
      <w:pPr>
        <w:spacing w:line="360" w:lineRule="auto"/>
        <w:rPr>
          <w:rFonts w:ascii="Arial" w:hAnsi="Arial" w:cs="Arial"/>
          <w:szCs w:val="24"/>
        </w:rPr>
      </w:pPr>
    </w:p>
    <w:p w14:paraId="0C7DFE36" w14:textId="7A12ACD3" w:rsidR="00CB088C" w:rsidRPr="003B11FE" w:rsidRDefault="002F210A" w:rsidP="00DF5D2D">
      <w:pPr>
        <w:spacing w:line="360" w:lineRule="auto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Beneficiar</w:t>
      </w:r>
      <w:r w:rsidRPr="003B11FE">
        <w:rPr>
          <w:rFonts w:ascii="Arial" w:hAnsi="Arial" w:cs="Arial"/>
          <w:szCs w:val="24"/>
          <w:lang w:val="en-US"/>
        </w:rPr>
        <w:t xml:space="preserve"> </w:t>
      </w:r>
      <w:r w:rsidR="0041726F" w:rsidRPr="003B11FE">
        <w:rPr>
          <w:rFonts w:ascii="Arial" w:hAnsi="Arial" w:cs="Arial"/>
          <w:szCs w:val="24"/>
          <w:lang w:val="en-US"/>
        </w:rPr>
        <w:tab/>
      </w:r>
      <w:r w:rsidR="0041726F" w:rsidRPr="003B11FE">
        <w:rPr>
          <w:rFonts w:ascii="Arial" w:hAnsi="Arial" w:cs="Arial"/>
          <w:szCs w:val="24"/>
          <w:lang w:val="en-US"/>
        </w:rPr>
        <w:tab/>
      </w:r>
      <w:r w:rsidR="0041726F" w:rsidRPr="003B11FE">
        <w:rPr>
          <w:rFonts w:ascii="Arial" w:hAnsi="Arial" w:cs="Arial"/>
          <w:szCs w:val="24"/>
          <w:lang w:val="en-US"/>
        </w:rPr>
        <w:tab/>
      </w:r>
      <w:r w:rsidR="0041726F" w:rsidRPr="003B11FE">
        <w:rPr>
          <w:rFonts w:ascii="Arial" w:hAnsi="Arial" w:cs="Arial"/>
          <w:szCs w:val="24"/>
          <w:lang w:val="en-US"/>
        </w:rPr>
        <w:tab/>
      </w:r>
      <w:r w:rsidR="0041726F" w:rsidRPr="003B11FE">
        <w:rPr>
          <w:rFonts w:ascii="Arial" w:hAnsi="Arial" w:cs="Arial"/>
          <w:szCs w:val="24"/>
          <w:lang w:val="en-US"/>
        </w:rPr>
        <w:tab/>
        <w:t xml:space="preserve">          </w:t>
      </w:r>
      <w:r>
        <w:rPr>
          <w:rFonts w:ascii="Arial" w:hAnsi="Arial" w:cs="Arial"/>
          <w:szCs w:val="24"/>
          <w:lang w:val="en-US"/>
        </w:rPr>
        <w:t xml:space="preserve">      </w:t>
      </w:r>
      <w:r w:rsidR="0041726F" w:rsidRPr="003B11FE">
        <w:rPr>
          <w:rFonts w:ascii="Arial" w:hAnsi="Arial" w:cs="Arial"/>
          <w:szCs w:val="24"/>
          <w:lang w:val="en-US"/>
        </w:rPr>
        <w:t xml:space="preserve">    </w:t>
      </w:r>
      <w:r>
        <w:rPr>
          <w:rFonts w:ascii="Arial" w:hAnsi="Arial" w:cs="Arial"/>
          <w:szCs w:val="24"/>
          <w:lang w:val="en-US"/>
        </w:rPr>
        <w:t>Prestator</w:t>
      </w:r>
    </w:p>
    <w:p w14:paraId="588E1297" w14:textId="40D2F649" w:rsidR="00CB088C" w:rsidRPr="003B11FE" w:rsidRDefault="00CB088C" w:rsidP="0041726F">
      <w:pPr>
        <w:spacing w:line="360" w:lineRule="auto"/>
        <w:rPr>
          <w:rFonts w:ascii="Arial" w:hAnsi="Arial" w:cs="Arial"/>
          <w:szCs w:val="24"/>
          <w:lang w:val="en-US"/>
        </w:rPr>
        <w:sectPr w:rsidR="00CB088C" w:rsidRPr="003B11FE" w:rsidSect="00DF5D2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558" w:bottom="864" w:left="1440" w:header="446" w:footer="562" w:gutter="0"/>
          <w:cols w:space="720"/>
          <w:docGrid w:linePitch="326"/>
        </w:sectPr>
      </w:pPr>
      <w:r w:rsidRPr="003B11FE">
        <w:rPr>
          <w:rFonts w:ascii="Arial" w:hAnsi="Arial" w:cs="Arial"/>
          <w:szCs w:val="24"/>
          <w:lang w:val="it-IT"/>
        </w:rPr>
        <w:t xml:space="preserve">SC </w:t>
      </w:r>
      <w:r w:rsidR="00A3741F" w:rsidRPr="003B11FE">
        <w:rPr>
          <w:rFonts w:ascii="Arial" w:hAnsi="Arial" w:cs="Arial"/>
          <w:szCs w:val="24"/>
          <w:lang w:val="it-IT"/>
        </w:rPr>
        <w:t>DELGAZ GRID SA</w:t>
      </w:r>
      <w:r w:rsidRPr="003B11FE">
        <w:rPr>
          <w:rFonts w:ascii="Arial" w:hAnsi="Arial" w:cs="Arial"/>
          <w:szCs w:val="24"/>
          <w:lang w:val="sv-SE"/>
        </w:rPr>
        <w:t xml:space="preserve">                      </w:t>
      </w:r>
      <w:r w:rsidR="00A06F5C">
        <w:rPr>
          <w:rFonts w:ascii="Arial" w:hAnsi="Arial" w:cs="Arial"/>
          <w:szCs w:val="24"/>
          <w:lang w:val="sv-SE"/>
        </w:rPr>
        <w:t xml:space="preserve">            </w:t>
      </w:r>
      <w:r w:rsidRPr="003B11FE">
        <w:rPr>
          <w:rFonts w:ascii="Arial" w:hAnsi="Arial" w:cs="Arial"/>
          <w:szCs w:val="24"/>
          <w:lang w:val="sv-SE"/>
        </w:rPr>
        <w:t xml:space="preserve">        </w:t>
      </w:r>
      <w:r w:rsidR="003B11FE" w:rsidRPr="003B11FE">
        <w:rPr>
          <w:rFonts w:ascii="Arial" w:hAnsi="Arial" w:cs="Arial"/>
          <w:szCs w:val="24"/>
          <w:lang w:val="it-IT"/>
        </w:rPr>
        <w:t>………………………..</w:t>
      </w:r>
      <w:r w:rsidRPr="003B11FE">
        <w:rPr>
          <w:rFonts w:ascii="Arial" w:hAnsi="Arial" w:cs="Arial"/>
          <w:szCs w:val="24"/>
          <w:lang w:val="sv-SE"/>
        </w:rPr>
        <w:t xml:space="preserve"> </w:t>
      </w:r>
      <w:r w:rsidR="0041726F" w:rsidRPr="003B11FE">
        <w:rPr>
          <w:rFonts w:ascii="Arial" w:hAnsi="Arial" w:cs="Arial"/>
          <w:szCs w:val="24"/>
          <w:lang w:val="sv-SE"/>
        </w:rPr>
        <w:t xml:space="preserve"> </w:t>
      </w:r>
      <w:r w:rsidRPr="003B11FE">
        <w:rPr>
          <w:rFonts w:ascii="Arial" w:hAnsi="Arial" w:cs="Arial"/>
          <w:szCs w:val="24"/>
          <w:lang w:val="sv-SE"/>
        </w:rPr>
        <w:t xml:space="preserve">      </w:t>
      </w:r>
      <w:r w:rsidR="0041726F" w:rsidRPr="003B11FE">
        <w:rPr>
          <w:rFonts w:ascii="Arial" w:hAnsi="Arial" w:cs="Arial"/>
          <w:szCs w:val="24"/>
          <w:lang w:val="sv-SE"/>
        </w:rPr>
        <w:t xml:space="preserve">                      </w:t>
      </w:r>
      <w:r w:rsidR="002F210A">
        <w:rPr>
          <w:rFonts w:ascii="Arial" w:hAnsi="Arial" w:cs="Arial"/>
          <w:szCs w:val="24"/>
          <w:lang w:val="en-US"/>
        </w:rPr>
        <w:t>Nume, Prenume</w:t>
      </w:r>
      <w:r w:rsidR="001E615A">
        <w:rPr>
          <w:rFonts w:ascii="Arial" w:hAnsi="Arial" w:cs="Arial"/>
          <w:szCs w:val="24"/>
          <w:lang w:val="en-US"/>
        </w:rPr>
        <w:t xml:space="preserve">     </w:t>
      </w:r>
      <w:r w:rsidR="001E615A">
        <w:rPr>
          <w:rFonts w:ascii="Arial" w:hAnsi="Arial" w:cs="Arial"/>
          <w:szCs w:val="24"/>
          <w:lang w:val="en-US"/>
        </w:rPr>
        <w:tab/>
      </w:r>
      <w:r w:rsidR="001E615A">
        <w:rPr>
          <w:rFonts w:ascii="Arial" w:hAnsi="Arial" w:cs="Arial"/>
          <w:szCs w:val="24"/>
          <w:lang w:val="en-US"/>
        </w:rPr>
        <w:tab/>
      </w:r>
      <w:r w:rsidR="001E615A">
        <w:rPr>
          <w:rFonts w:ascii="Arial" w:hAnsi="Arial" w:cs="Arial"/>
          <w:szCs w:val="24"/>
          <w:lang w:val="en-US"/>
        </w:rPr>
        <w:tab/>
      </w:r>
      <w:r w:rsidR="001E615A">
        <w:rPr>
          <w:rFonts w:ascii="Arial" w:hAnsi="Arial" w:cs="Arial"/>
          <w:szCs w:val="24"/>
          <w:lang w:val="en-US"/>
        </w:rPr>
        <w:tab/>
      </w:r>
      <w:r w:rsidR="001E615A">
        <w:rPr>
          <w:rFonts w:ascii="Arial" w:hAnsi="Arial" w:cs="Arial"/>
          <w:szCs w:val="24"/>
          <w:lang w:val="en-US"/>
        </w:rPr>
        <w:tab/>
        <w:t xml:space="preserve">          Nume, Prenume</w:t>
      </w:r>
    </w:p>
    <w:p w14:paraId="5D6C14CD" w14:textId="77777777" w:rsidR="00CB088C" w:rsidRPr="003B11FE" w:rsidRDefault="00CB088C" w:rsidP="00DF5D2D">
      <w:pPr>
        <w:spacing w:line="360" w:lineRule="auto"/>
        <w:ind w:left="708"/>
        <w:jc w:val="right"/>
        <w:rPr>
          <w:rFonts w:ascii="Arial" w:hAnsi="Arial" w:cs="Arial"/>
          <w:b/>
          <w:szCs w:val="24"/>
          <w:lang w:val="en-US"/>
        </w:rPr>
      </w:pPr>
      <w:r w:rsidRPr="003B11FE">
        <w:rPr>
          <w:rFonts w:ascii="Arial" w:hAnsi="Arial" w:cs="Arial"/>
          <w:b/>
          <w:szCs w:val="24"/>
          <w:lang w:val="en-US"/>
        </w:rPr>
        <w:lastRenderedPageBreak/>
        <w:t>Anexa 1</w:t>
      </w:r>
      <w:r w:rsidR="003B11FE" w:rsidRPr="003B11FE">
        <w:rPr>
          <w:rFonts w:ascii="Arial" w:hAnsi="Arial" w:cs="Arial"/>
          <w:b/>
          <w:szCs w:val="24"/>
          <w:lang w:val="en-US"/>
        </w:rPr>
        <w:t xml:space="preserve"> la PV nr…………</w:t>
      </w:r>
    </w:p>
    <w:p w14:paraId="1666F689" w14:textId="77777777" w:rsidR="00CB088C" w:rsidRPr="003B11FE" w:rsidRDefault="003B11FE" w:rsidP="00DF5D2D">
      <w:pPr>
        <w:spacing w:line="360" w:lineRule="auto"/>
        <w:jc w:val="both"/>
        <w:rPr>
          <w:rFonts w:ascii="Arial" w:hAnsi="Arial" w:cs="Arial"/>
          <w:b/>
          <w:szCs w:val="24"/>
        </w:rPr>
      </w:pPr>
      <w:r w:rsidRPr="003B11FE">
        <w:rPr>
          <w:rFonts w:ascii="Arial" w:hAnsi="Arial" w:cs="Arial"/>
          <w:b/>
          <w:szCs w:val="24"/>
          <w:lang w:val="fr-FR"/>
        </w:rPr>
        <w:t>Lista LC verificate in teren</w:t>
      </w:r>
    </w:p>
    <w:tbl>
      <w:tblPr>
        <w:tblW w:w="15495" w:type="dxa"/>
        <w:tblInd w:w="93" w:type="dxa"/>
        <w:tblLook w:val="04A0" w:firstRow="1" w:lastRow="0" w:firstColumn="1" w:lastColumn="0" w:noHBand="0" w:noVBand="1"/>
      </w:tblPr>
      <w:tblGrid>
        <w:gridCol w:w="582"/>
        <w:gridCol w:w="1134"/>
        <w:gridCol w:w="1985"/>
        <w:gridCol w:w="1244"/>
        <w:gridCol w:w="1134"/>
        <w:gridCol w:w="810"/>
        <w:gridCol w:w="1053"/>
        <w:gridCol w:w="706"/>
        <w:gridCol w:w="1204"/>
        <w:gridCol w:w="1190"/>
        <w:gridCol w:w="1217"/>
        <w:gridCol w:w="723"/>
        <w:gridCol w:w="998"/>
        <w:gridCol w:w="1522"/>
      </w:tblGrid>
      <w:tr w:rsidR="00AD69FF" w:rsidRPr="003B11FE" w14:paraId="48B00E86" w14:textId="77777777" w:rsidTr="00950A26">
        <w:trPr>
          <w:trHeight w:val="2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C9521" w14:textId="77777777" w:rsidR="004F2D15" w:rsidRPr="003B11FE" w:rsidRDefault="004F2D15" w:rsidP="00754BDA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nr crt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noWrap/>
            <w:vAlign w:val="center"/>
            <w:hideMark/>
          </w:tcPr>
          <w:p w14:paraId="08C1BEAD" w14:textId="77777777" w:rsidR="004F2D15" w:rsidRPr="003B11FE" w:rsidRDefault="004F2D15" w:rsidP="00754BDA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Cod client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noWrap/>
            <w:vAlign w:val="center"/>
            <w:hideMark/>
          </w:tcPr>
          <w:p w14:paraId="0BBCA25B" w14:textId="77777777" w:rsidR="004F2D15" w:rsidRPr="003B11FE" w:rsidRDefault="004F2D15" w:rsidP="00754BDA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Client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vAlign w:val="center"/>
          </w:tcPr>
          <w:p w14:paraId="5EAD36AD" w14:textId="77777777" w:rsidR="004F2D15" w:rsidRPr="003B11FE" w:rsidRDefault="004F2D15" w:rsidP="00754BDA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Localitate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FF" w:fill="FFFFFF"/>
            <w:noWrap/>
            <w:vAlign w:val="center"/>
            <w:hideMark/>
          </w:tcPr>
          <w:p w14:paraId="36177ED6" w14:textId="77777777" w:rsidR="004F2D15" w:rsidRPr="003B11FE" w:rsidRDefault="004F2D15" w:rsidP="007E09AE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Strada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noWrap/>
            <w:vAlign w:val="center"/>
            <w:hideMark/>
          </w:tcPr>
          <w:p w14:paraId="3E69B87A" w14:textId="77777777" w:rsidR="004F2D15" w:rsidRPr="003B11FE" w:rsidRDefault="004F2D15" w:rsidP="007E09AE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Bloc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noWrap/>
            <w:vAlign w:val="center"/>
            <w:hideMark/>
          </w:tcPr>
          <w:p w14:paraId="78D6E6E6" w14:textId="77777777" w:rsidR="004F2D15" w:rsidRPr="003B11FE" w:rsidRDefault="004F2D15" w:rsidP="007E09AE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Scara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noWrap/>
            <w:vAlign w:val="center"/>
            <w:hideMark/>
          </w:tcPr>
          <w:p w14:paraId="676509CD" w14:textId="77777777" w:rsidR="004F2D15" w:rsidRPr="003B11FE" w:rsidRDefault="004F2D15" w:rsidP="007E09AE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Ap.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noWrap/>
            <w:vAlign w:val="center"/>
            <w:hideMark/>
          </w:tcPr>
          <w:p w14:paraId="2A35EE3E" w14:textId="77777777" w:rsidR="004F2D15" w:rsidRPr="003B11FE" w:rsidRDefault="004F2D15" w:rsidP="007E09AE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Serie dispozitiv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noWrap/>
            <w:vAlign w:val="center"/>
            <w:hideMark/>
          </w:tcPr>
          <w:p w14:paraId="72018228" w14:textId="0C729885" w:rsidR="004F2D15" w:rsidRPr="003B11FE" w:rsidRDefault="004F2D15" w:rsidP="007E09AE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Index citit</w:t>
            </w:r>
            <w:r w:rsidR="007D1A4A"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 xml:space="preserve"> </w:t>
            </w: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 xml:space="preserve">de </w:t>
            </w:r>
            <w:r w:rsidR="00054DBD">
              <w:rPr>
                <w:rFonts w:ascii="Arial" w:hAnsi="Arial" w:cs="Arial"/>
                <w:color w:val="000000"/>
                <w:szCs w:val="24"/>
                <w:lang w:val="en-US" w:eastAsia="en-US"/>
              </w:rPr>
              <w:t>Prestator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FF" w:fill="FFFFFF"/>
            <w:noWrap/>
            <w:vAlign w:val="center"/>
            <w:hideMark/>
          </w:tcPr>
          <w:p w14:paraId="3EEB3D3B" w14:textId="2351EACE" w:rsidR="004F2D15" w:rsidRPr="003B11FE" w:rsidRDefault="004F2D15" w:rsidP="00754BDA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 xml:space="preserve">Anomalie bifata de </w:t>
            </w:r>
            <w:r w:rsidR="00054DBD">
              <w:rPr>
                <w:rFonts w:ascii="Arial" w:hAnsi="Arial" w:cs="Arial"/>
                <w:color w:val="000000"/>
                <w:szCs w:val="24"/>
                <w:lang w:val="en-US" w:eastAsia="en-US"/>
              </w:rPr>
              <w:t>Prestator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8CE48" w14:textId="77777777" w:rsidR="004F2D15" w:rsidRPr="003B11FE" w:rsidRDefault="004F2D15" w:rsidP="007E09AE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Data citirii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E95CB" w14:textId="77777777" w:rsidR="004F2D15" w:rsidRPr="003B11FE" w:rsidRDefault="004F2D15" w:rsidP="007E09AE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Index recitit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56D55" w14:textId="77777777" w:rsidR="004F2D15" w:rsidRPr="003B11FE" w:rsidRDefault="004F2D15" w:rsidP="00754BDA">
            <w:pPr>
              <w:spacing w:line="240" w:lineRule="auto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  <w:r w:rsidRPr="003B11FE">
              <w:rPr>
                <w:rFonts w:ascii="Arial" w:hAnsi="Arial" w:cs="Arial"/>
                <w:color w:val="000000"/>
                <w:szCs w:val="24"/>
                <w:lang w:val="en-US" w:eastAsia="en-US"/>
              </w:rPr>
              <w:t>Observatii</w:t>
            </w:r>
          </w:p>
        </w:tc>
      </w:tr>
      <w:tr w:rsidR="00D765CF" w:rsidRPr="003B11FE" w14:paraId="425CA015" w14:textId="77777777" w:rsidTr="00A3741F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2A10CF" w14:textId="77777777" w:rsidR="00D765CF" w:rsidRPr="003B11FE" w:rsidRDefault="00D765CF" w:rsidP="00754BDA">
            <w:pPr>
              <w:pStyle w:val="Listparagraf"/>
              <w:numPr>
                <w:ilvl w:val="0"/>
                <w:numId w:val="18"/>
              </w:numPr>
              <w:spacing w:line="240" w:lineRule="auto"/>
              <w:ind w:left="-31" w:firstLine="28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D39EC7" w14:textId="77777777" w:rsidR="00D765CF" w:rsidRPr="003B11FE" w:rsidRDefault="00D765CF">
            <w:pPr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7F205F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099B73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9D7ACB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7CACDD" w14:textId="77777777" w:rsidR="00D765CF" w:rsidRPr="003B11FE" w:rsidRDefault="00D765CF" w:rsidP="00483700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008270" w14:textId="77777777" w:rsidR="00D765CF" w:rsidRPr="003B11FE" w:rsidRDefault="00D765CF" w:rsidP="00483700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98C898" w14:textId="77777777" w:rsidR="00D765CF" w:rsidRPr="003B11FE" w:rsidRDefault="00D765CF" w:rsidP="00483700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545B1E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3856F3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6CAC4E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1AE1E8" w14:textId="77777777" w:rsidR="00D765CF" w:rsidRPr="003B11FE" w:rsidRDefault="00D765CF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597C9D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0E6C47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D765CF" w:rsidRPr="003B11FE" w14:paraId="2F20FF9E" w14:textId="77777777" w:rsidTr="00A3741F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6199F" w14:textId="77777777" w:rsidR="00D765CF" w:rsidRPr="003B11FE" w:rsidRDefault="00D765CF" w:rsidP="00754BDA">
            <w:pPr>
              <w:pStyle w:val="Listparagraf"/>
              <w:numPr>
                <w:ilvl w:val="0"/>
                <w:numId w:val="18"/>
              </w:numPr>
              <w:spacing w:line="240" w:lineRule="auto"/>
              <w:ind w:left="-31" w:firstLine="28"/>
              <w:jc w:val="center"/>
              <w:rPr>
                <w:rFonts w:ascii="Arial" w:hAnsi="Arial" w:cs="Arial"/>
                <w:color w:val="000000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C1DA5B" w14:textId="77777777" w:rsidR="00D765CF" w:rsidRPr="003B11FE" w:rsidRDefault="00D765CF">
            <w:pPr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E2969F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B92920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6BA8E3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3AD479" w14:textId="77777777" w:rsidR="00D765CF" w:rsidRPr="003B11FE" w:rsidRDefault="00D765CF" w:rsidP="00450427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F5EECA" w14:textId="77777777" w:rsidR="00D765CF" w:rsidRPr="003B11FE" w:rsidRDefault="00D765CF" w:rsidP="00450427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D68424" w14:textId="77777777" w:rsidR="00D765CF" w:rsidRPr="003B11FE" w:rsidRDefault="00D765CF" w:rsidP="00450427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981ADE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4B7C8E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F63F7B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E411A" w14:textId="77777777" w:rsidR="00D765CF" w:rsidRPr="003B11FE" w:rsidRDefault="00D765CF" w:rsidP="0045042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44601C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27C799" w14:textId="77777777" w:rsidR="00D765CF" w:rsidRPr="003B11FE" w:rsidRDefault="00D765CF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1FFB0B5F" w14:textId="77777777" w:rsidR="00ED6FF2" w:rsidRPr="003B11FE" w:rsidRDefault="00ED6FF2" w:rsidP="0041726F">
      <w:pPr>
        <w:spacing w:line="360" w:lineRule="auto"/>
        <w:jc w:val="both"/>
        <w:rPr>
          <w:rFonts w:ascii="Arial" w:hAnsi="Arial" w:cs="Arial"/>
          <w:szCs w:val="24"/>
          <w:lang w:val="de-DE"/>
        </w:rPr>
      </w:pPr>
    </w:p>
    <w:sectPr w:rsidR="00ED6FF2" w:rsidRPr="003B11FE" w:rsidSect="001957E8">
      <w:pgSz w:w="16838" w:h="11906" w:orient="landscape" w:code="9"/>
      <w:pgMar w:top="450" w:right="1440" w:bottom="630" w:left="862" w:header="448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A79F1" w14:textId="77777777" w:rsidR="00FA7040" w:rsidRDefault="00FA7040">
      <w:r>
        <w:separator/>
      </w:r>
    </w:p>
  </w:endnote>
  <w:endnote w:type="continuationSeparator" w:id="0">
    <w:p w14:paraId="6BED68E4" w14:textId="77777777" w:rsidR="00FA7040" w:rsidRDefault="00FA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loR">
    <w:panose1 w:val="02000400000000000000"/>
    <w:charset w:val="00"/>
    <w:family w:val="auto"/>
    <w:pitch w:val="variable"/>
    <w:sig w:usb0="800000AF" w:usb1="0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lo">
    <w:panose1 w:val="02000400000000000000"/>
    <w:charset w:val="EE"/>
    <w:family w:val="auto"/>
    <w:pitch w:val="variable"/>
    <w:sig w:usb0="800000AF" w:usb1="1000205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5"/>
      <w:gridCol w:w="4536"/>
      <w:gridCol w:w="776"/>
    </w:tblGrid>
    <w:tr w:rsidR="00A3741F" w14:paraId="42DCD4D8" w14:textId="77777777">
      <w:tc>
        <w:tcPr>
          <w:tcW w:w="1985" w:type="dxa"/>
        </w:tcPr>
        <w:p w14:paraId="439F4C24" w14:textId="77777777" w:rsidR="00A3741F" w:rsidRDefault="00A3741F" w:rsidP="001D6154"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3B11FE"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2A224F">
            <w:rPr>
              <w:noProof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0" allowOverlap="1" wp14:anchorId="40560F5C" wp14:editId="40980241">
                    <wp:simplePos x="0" y="0"/>
                    <wp:positionH relativeFrom="margin">
                      <wp:posOffset>-323850</wp:posOffset>
                    </wp:positionH>
                    <wp:positionV relativeFrom="page">
                      <wp:posOffset>3798570</wp:posOffset>
                    </wp:positionV>
                    <wp:extent cx="179705" cy="5039995"/>
                    <wp:effectExtent l="0" t="0" r="10795" b="8255"/>
                    <wp:wrapNone/>
                    <wp:docPr id="5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9705" cy="5039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397"/>
                                </w:tblGrid>
                                <w:tr w:rsidR="00A3741F" w14:paraId="7FAA1808" w14:textId="77777777">
                                  <w:trPr>
                                    <w:cantSplit/>
                                    <w:trHeight w:hRule="exact" w:val="7949"/>
                                  </w:trPr>
                                  <w:tc>
                                    <w:tcPr>
                                      <w:tcW w:w="397" w:type="dxa"/>
                                      <w:textDirection w:val="btLr"/>
                                    </w:tcPr>
                                    <w:p w14:paraId="30CE9154" w14:textId="77777777" w:rsidR="00A3741F" w:rsidRDefault="00A3741F">
                                      <w:pPr>
                                        <w:ind w:left="113" w:right="113"/>
                                        <w:rPr>
                                          <w:sz w:val="12"/>
                                          <w:lang w:val="de-D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B68E6EA" w14:textId="77777777" w:rsidR="00A3741F" w:rsidRDefault="00A3741F">
                                <w:pPr>
                                  <w:rPr>
                                    <w:lang w:val="de-D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0560F5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margin-left:-25.5pt;margin-top:299.1pt;width:14.15pt;height:396.8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" o:allowincell="f" filled="f" stroked="f">
                    <v:textbox inset="0,0,0,0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397"/>
                          </w:tblGrid>
                          <w:tr w:rsidR="00A3741F" w14:paraId="7FAA1808" w14:textId="77777777">
                            <w:trPr>
                              <w:cantSplit/>
                              <w:trHeight w:hRule="exact" w:val="7949"/>
                            </w:trPr>
                            <w:tc>
                              <w:tcPr>
                                <w:tcW w:w="397" w:type="dxa"/>
                                <w:textDirection w:val="btLr"/>
                              </w:tcPr>
                              <w:p w14:paraId="30CE9154" w14:textId="77777777" w:rsidR="00A3741F" w:rsidRDefault="00A3741F">
                                <w:pPr>
                                  <w:ind w:left="113" w:right="113"/>
                                  <w:rPr>
                                    <w:sz w:val="12"/>
                                    <w:lang w:val="de-DE"/>
                                  </w:rPr>
                                </w:pPr>
                              </w:p>
                            </w:tc>
                          </w:tr>
                        </w:tbl>
                        <w:p w14:paraId="3B68E6EA" w14:textId="77777777" w:rsidR="00A3741F" w:rsidRDefault="00A3741F">
                          <w:pPr>
                            <w:rPr>
                              <w:lang w:val="de-DE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</w:tc>
      <w:tc>
        <w:tcPr>
          <w:tcW w:w="4536" w:type="dxa"/>
        </w:tcPr>
        <w:p w14:paraId="5138C8C9" w14:textId="77777777" w:rsidR="00A3741F" w:rsidRDefault="00A3741F">
          <w:pPr>
            <w:pStyle w:val="EONKommentar"/>
          </w:pPr>
          <w:r>
            <w:t>V</w:t>
          </w:r>
          <w:r>
            <w:rPr>
              <w:lang w:val="ro-RO"/>
            </w:rPr>
            <w:t>ă rugăm nu introduceţi text</w:t>
          </w:r>
        </w:p>
      </w:tc>
      <w:tc>
        <w:tcPr>
          <w:tcW w:w="776" w:type="dxa"/>
        </w:tcPr>
        <w:p w14:paraId="0A7B9A58" w14:textId="77777777" w:rsidR="00A3741F" w:rsidRDefault="00A3741F">
          <w:pPr>
            <w:pStyle w:val="EONKommentar"/>
          </w:pPr>
        </w:p>
      </w:tc>
    </w:tr>
  </w:tbl>
  <w:p w14:paraId="2CDE491F" w14:textId="77777777" w:rsidR="00A3741F" w:rsidRDefault="00A3741F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366"/>
      <w:gridCol w:w="776"/>
    </w:tblGrid>
    <w:tr w:rsidR="00A3741F" w14:paraId="3FAF81FD" w14:textId="77777777">
      <w:tc>
        <w:tcPr>
          <w:tcW w:w="2197" w:type="dxa"/>
        </w:tcPr>
        <w:p w14:paraId="43E05A47" w14:textId="77777777" w:rsidR="00A3741F" w:rsidRDefault="00A3741F"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11</w:t>
          </w:r>
          <w:r>
            <w:rPr>
              <w:noProof/>
            </w:rPr>
            <w:fldChar w:fldCharType="end"/>
          </w:r>
          <w:r>
            <w:t xml:space="preserve"> /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  <w:r w:rsidR="002A224F">
            <w:rPr>
              <w:noProof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772B5CC4" wp14:editId="5592D0E0">
                    <wp:simplePos x="0" y="0"/>
                    <wp:positionH relativeFrom="margin">
                      <wp:posOffset>-323850</wp:posOffset>
                    </wp:positionH>
                    <wp:positionV relativeFrom="page">
                      <wp:posOffset>3798570</wp:posOffset>
                    </wp:positionV>
                    <wp:extent cx="179705" cy="5039995"/>
                    <wp:effectExtent l="0" t="0" r="10795" b="8255"/>
                    <wp:wrapNone/>
                    <wp:docPr id="3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9705" cy="5039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397"/>
                                </w:tblGrid>
                                <w:tr w:rsidR="00A3741F" w14:paraId="5726132B" w14:textId="77777777">
                                  <w:trPr>
                                    <w:cantSplit/>
                                    <w:trHeight w:hRule="exact" w:val="7949"/>
                                  </w:trPr>
                                  <w:tc>
                                    <w:tcPr>
                                      <w:tcW w:w="397" w:type="dxa"/>
                                      <w:textDirection w:val="btLr"/>
                                    </w:tcPr>
                                    <w:p w14:paraId="33C2E709" w14:textId="77777777" w:rsidR="00A3741F" w:rsidRDefault="00A3741F">
                                      <w:pPr>
                                        <w:ind w:left="113" w:right="113"/>
                                        <w:rPr>
                                          <w:sz w:val="12"/>
                                          <w:lang w:val="de-D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6ABA3CB9" w14:textId="77777777" w:rsidR="00A3741F" w:rsidRDefault="00A3741F">
                                <w:pPr>
                                  <w:rPr>
                                    <w:lang w:val="de-D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2B5CC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margin-left:-25.5pt;margin-top:299.1pt;width:14.15pt;height:396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" o:allowincell="f" filled="f" stroked="f">
                    <v:textbox inset="0,0,0,0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397"/>
                          </w:tblGrid>
                          <w:tr w:rsidR="00A3741F" w14:paraId="5726132B" w14:textId="77777777">
                            <w:trPr>
                              <w:cantSplit/>
                              <w:trHeight w:hRule="exact" w:val="7949"/>
                            </w:trPr>
                            <w:tc>
                              <w:tcPr>
                                <w:tcW w:w="397" w:type="dxa"/>
                                <w:textDirection w:val="btLr"/>
                              </w:tcPr>
                              <w:p w14:paraId="33C2E709" w14:textId="77777777" w:rsidR="00A3741F" w:rsidRDefault="00A3741F">
                                <w:pPr>
                                  <w:ind w:left="113" w:right="113"/>
                                  <w:rPr>
                                    <w:sz w:val="12"/>
                                    <w:lang w:val="de-DE"/>
                                  </w:rPr>
                                </w:pPr>
                              </w:p>
                            </w:tc>
                          </w:tr>
                        </w:tbl>
                        <w:p w14:paraId="6ABA3CB9" w14:textId="77777777" w:rsidR="00A3741F" w:rsidRDefault="00A3741F">
                          <w:pPr>
                            <w:rPr>
                              <w:lang w:val="de-DE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</w:tc>
      <w:tc>
        <w:tcPr>
          <w:tcW w:w="4366" w:type="dxa"/>
        </w:tcPr>
        <w:p w14:paraId="10F43601" w14:textId="77777777" w:rsidR="00A3741F" w:rsidRDefault="00A3741F">
          <w:pPr>
            <w:pStyle w:val="EONKommentar"/>
          </w:pPr>
          <w:bookmarkStart w:id="5" w:name="Seitenanzahl1"/>
          <w:bookmarkEnd w:id="5"/>
          <w:r>
            <w:t>V</w:t>
          </w:r>
          <w:r>
            <w:rPr>
              <w:lang w:val="ro-RO"/>
            </w:rPr>
            <w:t>ă rugăm nu introduceţi text</w:t>
          </w:r>
        </w:p>
      </w:tc>
      <w:tc>
        <w:tcPr>
          <w:tcW w:w="776" w:type="dxa"/>
        </w:tcPr>
        <w:p w14:paraId="03C88C00" w14:textId="77777777" w:rsidR="00A3741F" w:rsidRDefault="00A3741F">
          <w:pPr>
            <w:pStyle w:val="EONKommentar"/>
          </w:pPr>
        </w:p>
      </w:tc>
    </w:tr>
  </w:tbl>
  <w:p w14:paraId="4B1AA445" w14:textId="77777777" w:rsidR="00A3741F" w:rsidRDefault="00A3741F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6404D" w14:textId="77777777" w:rsidR="00FA7040" w:rsidRDefault="00FA7040">
      <w:r>
        <w:separator/>
      </w:r>
    </w:p>
  </w:footnote>
  <w:footnote w:type="continuationSeparator" w:id="0">
    <w:p w14:paraId="4786D5DC" w14:textId="77777777" w:rsidR="00FA7040" w:rsidRDefault="00FA7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3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"/>
      <w:gridCol w:w="5500"/>
      <w:gridCol w:w="1485"/>
    </w:tblGrid>
    <w:tr w:rsidR="00A3741F" w14:paraId="2C3DEE2D" w14:textId="77777777" w:rsidTr="00075720">
      <w:trPr>
        <w:hidden/>
      </w:trPr>
      <w:tc>
        <w:tcPr>
          <w:tcW w:w="354" w:type="dxa"/>
        </w:tcPr>
        <w:p w14:paraId="6A17F075" w14:textId="77777777" w:rsidR="00A3741F" w:rsidRDefault="00A3741F">
          <w:pPr>
            <w:pStyle w:val="EONKommentar"/>
          </w:pPr>
        </w:p>
      </w:tc>
      <w:tc>
        <w:tcPr>
          <w:tcW w:w="5500" w:type="dxa"/>
        </w:tcPr>
        <w:p w14:paraId="3370B735" w14:textId="77777777" w:rsidR="00A3741F" w:rsidRDefault="00A3741F">
          <w:pPr>
            <w:pStyle w:val="EONKommentar"/>
          </w:pPr>
          <w:r>
            <w:t>V</w:t>
          </w:r>
          <w:r>
            <w:rPr>
              <w:lang w:val="ro-RO"/>
            </w:rPr>
            <w:t>ă rugăm nu introduceţi text</w:t>
          </w:r>
        </w:p>
      </w:tc>
      <w:tc>
        <w:tcPr>
          <w:tcW w:w="1485" w:type="dxa"/>
        </w:tcPr>
        <w:p w14:paraId="06314C04" w14:textId="77777777" w:rsidR="00A3741F" w:rsidRDefault="00A3741F">
          <w:pPr>
            <w:pStyle w:val="EONKommentar"/>
          </w:pPr>
        </w:p>
      </w:tc>
    </w:tr>
    <w:tr w:rsidR="00A3741F" w14:paraId="5C521ED5" w14:textId="77777777" w:rsidTr="00075720">
      <w:trPr>
        <w:trHeight w:hRule="exact" w:val="1701"/>
        <w:hidden w:val="0"/>
      </w:trPr>
      <w:tc>
        <w:tcPr>
          <w:tcW w:w="354" w:type="dxa"/>
        </w:tcPr>
        <w:p w14:paraId="5EE6FB14" w14:textId="3BD3EFF4" w:rsidR="00A3741F" w:rsidRDefault="00A3741F">
          <w:pPr>
            <w:pStyle w:val="EONKommentar"/>
            <w:rPr>
              <w:noProof/>
              <w:vanish w:val="0"/>
            </w:rPr>
          </w:pPr>
        </w:p>
      </w:tc>
      <w:tc>
        <w:tcPr>
          <w:tcW w:w="5500" w:type="dxa"/>
        </w:tcPr>
        <w:p w14:paraId="5E3B1A16" w14:textId="77777777" w:rsidR="00A3741F" w:rsidRDefault="00A3741F">
          <w:pPr>
            <w:pStyle w:val="EONKommentar"/>
          </w:pPr>
        </w:p>
      </w:tc>
      <w:tc>
        <w:tcPr>
          <w:tcW w:w="1485" w:type="dxa"/>
        </w:tcPr>
        <w:p w14:paraId="1C64A672" w14:textId="77777777" w:rsidR="00A3741F" w:rsidRDefault="00A3741F">
          <w:pPr>
            <w:pStyle w:val="EONKommentar"/>
          </w:pPr>
        </w:p>
      </w:tc>
    </w:tr>
    <w:tr w:rsidR="00A3741F" w14:paraId="1E72B24D" w14:textId="77777777" w:rsidTr="00075720">
      <w:trPr>
        <w:cantSplit/>
        <w:trHeight w:hRule="exact" w:val="20"/>
      </w:trPr>
      <w:tc>
        <w:tcPr>
          <w:tcW w:w="7339" w:type="dxa"/>
          <w:gridSpan w:val="3"/>
        </w:tcPr>
        <w:p w14:paraId="5575ACCA" w14:textId="77777777" w:rsidR="00A3741F" w:rsidRDefault="00A3741F">
          <w:bookmarkStart w:id="0" w:name="Betreff2"/>
          <w:bookmarkEnd w:id="0"/>
        </w:p>
      </w:tc>
    </w:tr>
    <w:tr w:rsidR="00A3741F" w:rsidRPr="00A3741F" w14:paraId="73A7E7F3" w14:textId="77777777" w:rsidTr="00075720">
      <w:trPr>
        <w:cantSplit/>
        <w:trHeight w:val="280"/>
      </w:trPr>
      <w:tc>
        <w:tcPr>
          <w:tcW w:w="7339" w:type="dxa"/>
          <w:gridSpan w:val="3"/>
        </w:tcPr>
        <w:p w14:paraId="312F038C" w14:textId="7F45FC43" w:rsidR="00A3741F" w:rsidRPr="00FF55C7" w:rsidRDefault="00A3741F" w:rsidP="006D5DBE">
          <w:pPr>
            <w:rPr>
              <w:rFonts w:ascii="Arial" w:hAnsi="Arial" w:cs="Arial"/>
              <w:sz w:val="14"/>
              <w:szCs w:val="14"/>
              <w:lang w:val="ro-RO"/>
            </w:rPr>
          </w:pPr>
        </w:p>
      </w:tc>
    </w:tr>
    <w:tr w:rsidR="00A3741F" w:rsidRPr="00A3741F" w14:paraId="6D7C14E2" w14:textId="77777777" w:rsidTr="00075720">
      <w:trPr>
        <w:cantSplit/>
        <w:trHeight w:val="280"/>
      </w:trPr>
      <w:tc>
        <w:tcPr>
          <w:tcW w:w="7339" w:type="dxa"/>
          <w:gridSpan w:val="3"/>
        </w:tcPr>
        <w:p w14:paraId="0B7A4A2B" w14:textId="77777777" w:rsidR="00A3741F" w:rsidRPr="00A3741F" w:rsidRDefault="00A3741F" w:rsidP="003C093A">
          <w:pPr>
            <w:rPr>
              <w:rFonts w:ascii="Polo" w:hAnsi="Polo"/>
              <w:b/>
              <w:sz w:val="14"/>
              <w:szCs w:val="14"/>
              <w:lang w:val="sv-SE"/>
            </w:rPr>
          </w:pPr>
        </w:p>
      </w:tc>
    </w:tr>
  </w:tbl>
  <w:p w14:paraId="4C3A03F5" w14:textId="77777777" w:rsidR="00A3741F" w:rsidRPr="00A3741F" w:rsidRDefault="00A3741F">
    <w:pPr>
      <w:pStyle w:val="Antet"/>
      <w:spacing w:line="20" w:lineRule="exact"/>
      <w:rPr>
        <w:lang w:val="sv-S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"/>
      <w:gridCol w:w="5500"/>
      <w:gridCol w:w="1485"/>
    </w:tblGrid>
    <w:tr w:rsidR="00A3741F" w14:paraId="04647F4C" w14:textId="77777777">
      <w:trPr>
        <w:hidden/>
      </w:trPr>
      <w:tc>
        <w:tcPr>
          <w:tcW w:w="354" w:type="dxa"/>
        </w:tcPr>
        <w:p w14:paraId="55D1F534" w14:textId="77777777" w:rsidR="00A3741F" w:rsidRDefault="00A3741F">
          <w:pPr>
            <w:pStyle w:val="EONKommentar"/>
          </w:pPr>
        </w:p>
      </w:tc>
      <w:tc>
        <w:tcPr>
          <w:tcW w:w="5500" w:type="dxa"/>
        </w:tcPr>
        <w:p w14:paraId="72B8B3D0" w14:textId="77777777" w:rsidR="00A3741F" w:rsidRPr="002F62DA" w:rsidRDefault="00A3741F">
          <w:pPr>
            <w:pStyle w:val="EONKommentar"/>
            <w:rPr>
              <w:lang w:val="ro-RO"/>
            </w:rPr>
          </w:pPr>
          <w:r>
            <w:t>V</w:t>
          </w:r>
          <w:r>
            <w:rPr>
              <w:lang w:val="ro-RO"/>
            </w:rPr>
            <w:t xml:space="preserve">ă rugăm nu introduceţi text </w:t>
          </w:r>
        </w:p>
      </w:tc>
      <w:tc>
        <w:tcPr>
          <w:tcW w:w="1485" w:type="dxa"/>
        </w:tcPr>
        <w:p w14:paraId="32D7304B" w14:textId="77777777" w:rsidR="00A3741F" w:rsidRDefault="00A3741F">
          <w:pPr>
            <w:pStyle w:val="EONKommentar"/>
          </w:pPr>
        </w:p>
      </w:tc>
    </w:tr>
    <w:tr w:rsidR="00A3741F" w14:paraId="7528F348" w14:textId="77777777">
      <w:trPr>
        <w:trHeight w:hRule="exact" w:val="1701"/>
        <w:hidden w:val="0"/>
      </w:trPr>
      <w:tc>
        <w:tcPr>
          <w:tcW w:w="354" w:type="dxa"/>
        </w:tcPr>
        <w:p w14:paraId="1E74361E" w14:textId="77777777" w:rsidR="00A3741F" w:rsidRDefault="002A224F">
          <w:pPr>
            <w:pStyle w:val="EONKommentar"/>
            <w:rPr>
              <w:noProof/>
              <w:vanish w:val="0"/>
            </w:rPr>
          </w:pPr>
          <w:r>
            <w:rPr>
              <w:noProof/>
              <w:vanish w:val="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229B5C8B" wp14:editId="3D3A0DAC">
                    <wp:simplePos x="0" y="0"/>
                    <wp:positionH relativeFrom="page">
                      <wp:posOffset>215900</wp:posOffset>
                    </wp:positionH>
                    <wp:positionV relativeFrom="page">
                      <wp:posOffset>828040</wp:posOffset>
                    </wp:positionV>
                    <wp:extent cx="4228465" cy="654050"/>
                    <wp:effectExtent l="0" t="0" r="635" b="12700"/>
                    <wp:wrapNone/>
                    <wp:docPr id="4" name="Text Box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228465" cy="654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70" w:type="dxa"/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55"/>
                                  <w:gridCol w:w="6196"/>
                                </w:tblGrid>
                                <w:tr w:rsidR="00A3741F" w14:paraId="7931B818" w14:textId="77777777">
                                  <w:trPr>
                                    <w:trHeight w:hRule="exact" w:val="885"/>
                                  </w:trPr>
                                  <w:tc>
                                    <w:tcPr>
                                      <w:tcW w:w="255" w:type="dxa"/>
                                    </w:tcPr>
                                    <w:p w14:paraId="474887DA" w14:textId="77777777" w:rsidR="00A3741F" w:rsidRDefault="00A3741F">
                                      <w:bookmarkStart w:id="1" w:name="kopf1"/>
                                      <w:bookmarkEnd w:id="1"/>
                                    </w:p>
                                  </w:tc>
                                  <w:tc>
                                    <w:tcPr>
                                      <w:tcW w:w="6196" w:type="dxa"/>
                                    </w:tcPr>
                                    <w:p w14:paraId="449091AF" w14:textId="77777777" w:rsidR="00A3741F" w:rsidRDefault="00A3741F">
                                      <w:bookmarkStart w:id="2" w:name="Art"/>
                                      <w:bookmarkEnd w:id="2"/>
                                      <w:r>
                                        <w:rPr>
                                          <w:noProof/>
                                          <w:lang w:val="en-US" w:eastAsia="en-US"/>
                                        </w:rPr>
                                        <w:drawing>
                                          <wp:inline distT="0" distB="0" distL="0" distR="0" wp14:anchorId="69B9226D" wp14:editId="7E6AAAED">
                                            <wp:extent cx="2726055" cy="560705"/>
                                            <wp:effectExtent l="19050" t="0" r="0" b="0"/>
                                            <wp:docPr id="9" name="Picture 9" descr="EON_n_GaD_RGB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" descr="EON_n_GaD_RGB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"/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2726055" cy="56070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  <a:miter lim="800000"/>
                                                      <a:headEnd/>
                                                      <a:tailEnd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 w14:paraId="0370628A" w14:textId="77777777" w:rsidR="00A3741F" w:rsidRDefault="00A3741F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29B5C8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28" type="#_x0000_t202" style="position:absolute;margin-left:17pt;margin-top:65.2pt;width:332.95pt;height:51.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" o:allowincell="f" filled="f" stroked="f">
                    <v:textbox inset="0,0,0,0">
                      <w:txbxContent>
                        <w:tbl>
                          <w:tblPr>
                            <w:tblW w:w="0" w:type="auto"/>
                            <w:tblInd w:w="7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  <w:gridCol w:w="6196"/>
                          </w:tblGrid>
                          <w:tr w:rsidR="00A3741F" w14:paraId="7931B818" w14:textId="77777777">
                            <w:trPr>
                              <w:trHeight w:hRule="exact" w:val="885"/>
                            </w:trPr>
                            <w:tc>
                              <w:tcPr>
                                <w:tcW w:w="255" w:type="dxa"/>
                              </w:tcPr>
                              <w:p w14:paraId="474887DA" w14:textId="77777777" w:rsidR="00A3741F" w:rsidRDefault="00A3741F">
                                <w:bookmarkStart w:id="3" w:name="kopf1"/>
                                <w:bookmarkEnd w:id="3"/>
                              </w:p>
                            </w:tc>
                            <w:tc>
                              <w:tcPr>
                                <w:tcW w:w="6196" w:type="dxa"/>
                              </w:tcPr>
                              <w:p w14:paraId="449091AF" w14:textId="77777777" w:rsidR="00A3741F" w:rsidRDefault="00A3741F">
                                <w:bookmarkStart w:id="4" w:name="Art"/>
                                <w:bookmarkEnd w:id="4"/>
                                <w:r>
                                  <w:rPr>
                                    <w:noProof/>
                                    <w:lang w:val="en-US" w:eastAsia="en-US"/>
                                  </w:rPr>
                                  <w:drawing>
                                    <wp:inline distT="0" distB="0" distL="0" distR="0" wp14:anchorId="69B9226D" wp14:editId="7E6AAAED">
                                      <wp:extent cx="2726055" cy="560705"/>
                                      <wp:effectExtent l="19050" t="0" r="0" b="0"/>
                                      <wp:docPr id="9" name="Picture 9" descr="EON_n_GaD_RGB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EON_n_GaD_RGB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26055" cy="5607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0370628A" w14:textId="77777777" w:rsidR="00A3741F" w:rsidRDefault="00A3741F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500" w:type="dxa"/>
        </w:tcPr>
        <w:p w14:paraId="6B4CD684" w14:textId="77777777" w:rsidR="00A3741F" w:rsidRDefault="00A3741F">
          <w:pPr>
            <w:pStyle w:val="EONKommentar"/>
          </w:pPr>
        </w:p>
      </w:tc>
      <w:tc>
        <w:tcPr>
          <w:tcW w:w="1485" w:type="dxa"/>
        </w:tcPr>
        <w:p w14:paraId="7DCE79F0" w14:textId="77777777" w:rsidR="00A3741F" w:rsidRDefault="00A3741F">
          <w:pPr>
            <w:pStyle w:val="EONKommentar"/>
          </w:pPr>
        </w:p>
      </w:tc>
    </w:tr>
    <w:tr w:rsidR="00A3741F" w14:paraId="3CCA15F8" w14:textId="77777777">
      <w:trPr>
        <w:cantSplit/>
      </w:trPr>
      <w:tc>
        <w:tcPr>
          <w:tcW w:w="5851" w:type="dxa"/>
          <w:gridSpan w:val="2"/>
        </w:tcPr>
        <w:p w14:paraId="3F09FE2D" w14:textId="77777777" w:rsidR="00A3741F" w:rsidRDefault="00A3741F">
          <w:pPr>
            <w:pStyle w:val="EONTitel"/>
          </w:pPr>
          <w:r>
            <w:t>Fax</w:t>
          </w:r>
        </w:p>
      </w:tc>
      <w:tc>
        <w:tcPr>
          <w:tcW w:w="1485" w:type="dxa"/>
        </w:tcPr>
        <w:p w14:paraId="7D68E946" w14:textId="77777777" w:rsidR="00A3741F" w:rsidRDefault="00A3741F">
          <w:pPr>
            <w:pStyle w:val="EONangaben"/>
          </w:pPr>
        </w:p>
      </w:tc>
    </w:tr>
  </w:tbl>
  <w:p w14:paraId="2FB9A888" w14:textId="77777777" w:rsidR="00A3741F" w:rsidRDefault="00A3741F">
    <w:pPr>
      <w:pStyle w:val="Antet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00347"/>
    <w:multiLevelType w:val="hybridMultilevel"/>
    <w:tmpl w:val="920429A0"/>
    <w:lvl w:ilvl="0" w:tplc="EC7834CA">
      <w:start w:val="2"/>
      <w:numFmt w:val="bullet"/>
      <w:lvlText w:val=""/>
      <w:lvlJc w:val="left"/>
      <w:pPr>
        <w:ind w:left="150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7C825E5"/>
    <w:multiLevelType w:val="hybridMultilevel"/>
    <w:tmpl w:val="59188AFE"/>
    <w:lvl w:ilvl="0" w:tplc="ABE86C7E"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85D788A"/>
    <w:multiLevelType w:val="hybridMultilevel"/>
    <w:tmpl w:val="16448CE0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B6724B1"/>
    <w:multiLevelType w:val="hybridMultilevel"/>
    <w:tmpl w:val="27A0AB0A"/>
    <w:lvl w:ilvl="0" w:tplc="323A39A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C02C65"/>
    <w:multiLevelType w:val="hybridMultilevel"/>
    <w:tmpl w:val="B5B8D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64852"/>
    <w:multiLevelType w:val="hybridMultilevel"/>
    <w:tmpl w:val="90BAD1D2"/>
    <w:lvl w:ilvl="0" w:tplc="A7C6F33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82B81"/>
    <w:multiLevelType w:val="hybridMultilevel"/>
    <w:tmpl w:val="3CEEC30C"/>
    <w:lvl w:ilvl="0" w:tplc="7146E61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84DA7"/>
    <w:multiLevelType w:val="hybridMultilevel"/>
    <w:tmpl w:val="2708A8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C766A9C"/>
    <w:multiLevelType w:val="hybridMultilevel"/>
    <w:tmpl w:val="2412516E"/>
    <w:lvl w:ilvl="0" w:tplc="CE8A333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095294"/>
    <w:multiLevelType w:val="hybridMultilevel"/>
    <w:tmpl w:val="4252A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865C9"/>
    <w:multiLevelType w:val="hybridMultilevel"/>
    <w:tmpl w:val="4F92EC5E"/>
    <w:lvl w:ilvl="0" w:tplc="4FB2E7AA">
      <w:numFmt w:val="bullet"/>
      <w:lvlText w:val="-"/>
      <w:lvlJc w:val="left"/>
      <w:pPr>
        <w:ind w:left="1261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 w15:restartNumberingAfterBreak="0">
    <w:nsid w:val="47705A4F"/>
    <w:multiLevelType w:val="hybridMultilevel"/>
    <w:tmpl w:val="BC30FF2E"/>
    <w:lvl w:ilvl="0" w:tplc="9E780DE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763359"/>
    <w:multiLevelType w:val="hybridMultilevel"/>
    <w:tmpl w:val="45DA0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51800"/>
    <w:multiLevelType w:val="hybridMultilevel"/>
    <w:tmpl w:val="D070DC60"/>
    <w:lvl w:ilvl="0" w:tplc="9E780DE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B7AFA"/>
    <w:multiLevelType w:val="hybridMultilevel"/>
    <w:tmpl w:val="D6B47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F6020"/>
    <w:multiLevelType w:val="hybridMultilevel"/>
    <w:tmpl w:val="15F490EE"/>
    <w:lvl w:ilvl="0" w:tplc="040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236CB"/>
    <w:multiLevelType w:val="hybridMultilevel"/>
    <w:tmpl w:val="16448CE0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1A01324"/>
    <w:multiLevelType w:val="hybridMultilevel"/>
    <w:tmpl w:val="EA9E4A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A7D07"/>
    <w:multiLevelType w:val="hybridMultilevel"/>
    <w:tmpl w:val="FF98FD2E"/>
    <w:lvl w:ilvl="0" w:tplc="28B04600">
      <w:start w:val="19"/>
      <w:numFmt w:val="bullet"/>
      <w:lvlText w:val="-"/>
      <w:lvlJc w:val="left"/>
      <w:pPr>
        <w:ind w:left="1080" w:hanging="360"/>
      </w:pPr>
      <w:rPr>
        <w:rFonts w:ascii="PoloR" w:eastAsia="Times New Roman" w:hAnsi="PoloR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74226320">
    <w:abstractNumId w:val="13"/>
  </w:num>
  <w:num w:numId="2" w16cid:durableId="790128206">
    <w:abstractNumId w:val="11"/>
  </w:num>
  <w:num w:numId="3" w16cid:durableId="1345127557">
    <w:abstractNumId w:val="14"/>
  </w:num>
  <w:num w:numId="4" w16cid:durableId="2065056311">
    <w:abstractNumId w:val="8"/>
  </w:num>
  <w:num w:numId="5" w16cid:durableId="581527680">
    <w:abstractNumId w:val="3"/>
  </w:num>
  <w:num w:numId="6" w16cid:durableId="1135755062">
    <w:abstractNumId w:val="0"/>
  </w:num>
  <w:num w:numId="7" w16cid:durableId="251477472">
    <w:abstractNumId w:val="1"/>
  </w:num>
  <w:num w:numId="8" w16cid:durableId="58090442">
    <w:abstractNumId w:val="18"/>
  </w:num>
  <w:num w:numId="9" w16cid:durableId="1400012569">
    <w:abstractNumId w:val="10"/>
  </w:num>
  <w:num w:numId="10" w16cid:durableId="1997102610">
    <w:abstractNumId w:val="2"/>
  </w:num>
  <w:num w:numId="11" w16cid:durableId="232814366">
    <w:abstractNumId w:val="16"/>
  </w:num>
  <w:num w:numId="12" w16cid:durableId="452788440">
    <w:abstractNumId w:val="4"/>
  </w:num>
  <w:num w:numId="13" w16cid:durableId="1165239872">
    <w:abstractNumId w:val="7"/>
  </w:num>
  <w:num w:numId="14" w16cid:durableId="1583025072">
    <w:abstractNumId w:val="9"/>
  </w:num>
  <w:num w:numId="15" w16cid:durableId="32312614">
    <w:abstractNumId w:val="15"/>
  </w:num>
  <w:num w:numId="16" w16cid:durableId="852498247">
    <w:abstractNumId w:val="12"/>
  </w:num>
  <w:num w:numId="17" w16cid:durableId="807017461">
    <w:abstractNumId w:val="17"/>
  </w:num>
  <w:num w:numId="18" w16cid:durableId="805514364">
    <w:abstractNumId w:val="6"/>
  </w:num>
  <w:num w:numId="19" w16cid:durableId="14891329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U" w:val="E.ON Westfalen Weser Energie Service GmbH"/>
    <w:docVar w:name="BUini" w:val="EONWestfalenWeserEnergieServiceGmbH.ini"/>
    <w:docVar w:name="docLanguage" w:val="009"/>
    <w:docVar w:name="Formatdokumentname" w:val="ohne Pfad"/>
    <w:docVar w:name="INIDatum" w:val="18.01.2006"/>
    <w:docVar w:name="Standort" w:val="Kirchlengern"/>
    <w:docVar w:name="Version" w:val="53"/>
  </w:docVars>
  <w:rsids>
    <w:rsidRoot w:val="002C36AD"/>
    <w:rsid w:val="00005348"/>
    <w:rsid w:val="00007438"/>
    <w:rsid w:val="0003047F"/>
    <w:rsid w:val="000347E4"/>
    <w:rsid w:val="000542E3"/>
    <w:rsid w:val="00054DBD"/>
    <w:rsid w:val="00067FC2"/>
    <w:rsid w:val="00070273"/>
    <w:rsid w:val="00072CA7"/>
    <w:rsid w:val="000746E8"/>
    <w:rsid w:val="00075720"/>
    <w:rsid w:val="000771DF"/>
    <w:rsid w:val="000808BF"/>
    <w:rsid w:val="00091281"/>
    <w:rsid w:val="000B55F2"/>
    <w:rsid w:val="000B7DB8"/>
    <w:rsid w:val="000C4EC3"/>
    <w:rsid w:val="000D1912"/>
    <w:rsid w:val="000D257B"/>
    <w:rsid w:val="000D3004"/>
    <w:rsid w:val="000D660A"/>
    <w:rsid w:val="000D6776"/>
    <w:rsid w:val="000E02C3"/>
    <w:rsid w:val="000E7CA8"/>
    <w:rsid w:val="00101476"/>
    <w:rsid w:val="001035F4"/>
    <w:rsid w:val="00104DFC"/>
    <w:rsid w:val="00114445"/>
    <w:rsid w:val="00114991"/>
    <w:rsid w:val="00115795"/>
    <w:rsid w:val="00120BCB"/>
    <w:rsid w:val="00132978"/>
    <w:rsid w:val="0014006A"/>
    <w:rsid w:val="00147C05"/>
    <w:rsid w:val="00150F5A"/>
    <w:rsid w:val="00153421"/>
    <w:rsid w:val="00163C57"/>
    <w:rsid w:val="001652DD"/>
    <w:rsid w:val="001679B4"/>
    <w:rsid w:val="00183643"/>
    <w:rsid w:val="001838DC"/>
    <w:rsid w:val="00184539"/>
    <w:rsid w:val="0019456F"/>
    <w:rsid w:val="001948E1"/>
    <w:rsid w:val="0019538F"/>
    <w:rsid w:val="001957E8"/>
    <w:rsid w:val="001A4605"/>
    <w:rsid w:val="001B19B7"/>
    <w:rsid w:val="001B405F"/>
    <w:rsid w:val="001B4D3B"/>
    <w:rsid w:val="001C3AC0"/>
    <w:rsid w:val="001D6154"/>
    <w:rsid w:val="001E0C34"/>
    <w:rsid w:val="001E2204"/>
    <w:rsid w:val="001E3587"/>
    <w:rsid w:val="001E615A"/>
    <w:rsid w:val="001F57CE"/>
    <w:rsid w:val="00205A06"/>
    <w:rsid w:val="00210F81"/>
    <w:rsid w:val="0021137D"/>
    <w:rsid w:val="00227D18"/>
    <w:rsid w:val="002352FF"/>
    <w:rsid w:val="00235530"/>
    <w:rsid w:val="002429B4"/>
    <w:rsid w:val="002440B1"/>
    <w:rsid w:val="00251BC8"/>
    <w:rsid w:val="00253442"/>
    <w:rsid w:val="0025347F"/>
    <w:rsid w:val="00255CD0"/>
    <w:rsid w:val="00257B7A"/>
    <w:rsid w:val="002661B5"/>
    <w:rsid w:val="002720E1"/>
    <w:rsid w:val="00280288"/>
    <w:rsid w:val="00284051"/>
    <w:rsid w:val="00286E3E"/>
    <w:rsid w:val="00296AA1"/>
    <w:rsid w:val="002A12F0"/>
    <w:rsid w:val="002A15B5"/>
    <w:rsid w:val="002A224F"/>
    <w:rsid w:val="002B163E"/>
    <w:rsid w:val="002B2B7C"/>
    <w:rsid w:val="002B3FB6"/>
    <w:rsid w:val="002B7E1D"/>
    <w:rsid w:val="002C36AD"/>
    <w:rsid w:val="002C5295"/>
    <w:rsid w:val="002D1C02"/>
    <w:rsid w:val="002D3109"/>
    <w:rsid w:val="002D7E64"/>
    <w:rsid w:val="002F210A"/>
    <w:rsid w:val="002F37ED"/>
    <w:rsid w:val="002F5115"/>
    <w:rsid w:val="002F62DA"/>
    <w:rsid w:val="00303363"/>
    <w:rsid w:val="003052E0"/>
    <w:rsid w:val="0031289F"/>
    <w:rsid w:val="003254B7"/>
    <w:rsid w:val="00330496"/>
    <w:rsid w:val="00332EBA"/>
    <w:rsid w:val="0033361B"/>
    <w:rsid w:val="00336385"/>
    <w:rsid w:val="00337978"/>
    <w:rsid w:val="00340542"/>
    <w:rsid w:val="003409DB"/>
    <w:rsid w:val="0035023F"/>
    <w:rsid w:val="00355346"/>
    <w:rsid w:val="0035761A"/>
    <w:rsid w:val="0036078C"/>
    <w:rsid w:val="00370F75"/>
    <w:rsid w:val="00374B12"/>
    <w:rsid w:val="00376B08"/>
    <w:rsid w:val="003832CC"/>
    <w:rsid w:val="003906DB"/>
    <w:rsid w:val="003A2C07"/>
    <w:rsid w:val="003A46C3"/>
    <w:rsid w:val="003B11FE"/>
    <w:rsid w:val="003B30D9"/>
    <w:rsid w:val="003B3CAC"/>
    <w:rsid w:val="003C093A"/>
    <w:rsid w:val="003C630E"/>
    <w:rsid w:val="003E0CE8"/>
    <w:rsid w:val="003E23B5"/>
    <w:rsid w:val="003F1DC3"/>
    <w:rsid w:val="003F36F6"/>
    <w:rsid w:val="003F66EE"/>
    <w:rsid w:val="0041726F"/>
    <w:rsid w:val="0042056D"/>
    <w:rsid w:val="00423FCD"/>
    <w:rsid w:val="00432026"/>
    <w:rsid w:val="00435894"/>
    <w:rsid w:val="00447736"/>
    <w:rsid w:val="00453AAF"/>
    <w:rsid w:val="004639A4"/>
    <w:rsid w:val="004746C6"/>
    <w:rsid w:val="0047581F"/>
    <w:rsid w:val="00482375"/>
    <w:rsid w:val="0048316A"/>
    <w:rsid w:val="00483700"/>
    <w:rsid w:val="00483CFD"/>
    <w:rsid w:val="00485086"/>
    <w:rsid w:val="004B7AAE"/>
    <w:rsid w:val="004C32C7"/>
    <w:rsid w:val="004C3AFB"/>
    <w:rsid w:val="004C3DCA"/>
    <w:rsid w:val="004C47D1"/>
    <w:rsid w:val="004E2148"/>
    <w:rsid w:val="004E5427"/>
    <w:rsid w:val="004F2D15"/>
    <w:rsid w:val="004F3370"/>
    <w:rsid w:val="004F4382"/>
    <w:rsid w:val="0050024E"/>
    <w:rsid w:val="00511144"/>
    <w:rsid w:val="0051379E"/>
    <w:rsid w:val="00521BFF"/>
    <w:rsid w:val="005222B6"/>
    <w:rsid w:val="00523FFB"/>
    <w:rsid w:val="00535C1A"/>
    <w:rsid w:val="00535DA5"/>
    <w:rsid w:val="00537F3A"/>
    <w:rsid w:val="00541FFC"/>
    <w:rsid w:val="00542C3F"/>
    <w:rsid w:val="00545B88"/>
    <w:rsid w:val="005609FC"/>
    <w:rsid w:val="005635CC"/>
    <w:rsid w:val="00566237"/>
    <w:rsid w:val="005712AF"/>
    <w:rsid w:val="00585511"/>
    <w:rsid w:val="0059572A"/>
    <w:rsid w:val="005C113F"/>
    <w:rsid w:val="005C31EA"/>
    <w:rsid w:val="005F1FF5"/>
    <w:rsid w:val="00613D22"/>
    <w:rsid w:val="00617CB4"/>
    <w:rsid w:val="0062550B"/>
    <w:rsid w:val="006256A4"/>
    <w:rsid w:val="00644A0F"/>
    <w:rsid w:val="00651CD8"/>
    <w:rsid w:val="00652BBA"/>
    <w:rsid w:val="00655C5E"/>
    <w:rsid w:val="006563C1"/>
    <w:rsid w:val="00656DD7"/>
    <w:rsid w:val="00662176"/>
    <w:rsid w:val="00663CDE"/>
    <w:rsid w:val="00666D35"/>
    <w:rsid w:val="00666E41"/>
    <w:rsid w:val="00666FF4"/>
    <w:rsid w:val="006721B8"/>
    <w:rsid w:val="006739DF"/>
    <w:rsid w:val="006768DE"/>
    <w:rsid w:val="0068465B"/>
    <w:rsid w:val="00693465"/>
    <w:rsid w:val="006A12E0"/>
    <w:rsid w:val="006A21DD"/>
    <w:rsid w:val="006A3050"/>
    <w:rsid w:val="006A6975"/>
    <w:rsid w:val="006B5F11"/>
    <w:rsid w:val="006C15A1"/>
    <w:rsid w:val="006D25CE"/>
    <w:rsid w:val="006D3B82"/>
    <w:rsid w:val="006D5DBE"/>
    <w:rsid w:val="006E676F"/>
    <w:rsid w:val="006E6C51"/>
    <w:rsid w:val="00701A25"/>
    <w:rsid w:val="00713679"/>
    <w:rsid w:val="00714012"/>
    <w:rsid w:val="00716313"/>
    <w:rsid w:val="00723E5E"/>
    <w:rsid w:val="007334DF"/>
    <w:rsid w:val="007410A2"/>
    <w:rsid w:val="00743D85"/>
    <w:rsid w:val="00745784"/>
    <w:rsid w:val="00754BDA"/>
    <w:rsid w:val="00767528"/>
    <w:rsid w:val="00771736"/>
    <w:rsid w:val="00771BB7"/>
    <w:rsid w:val="00774122"/>
    <w:rsid w:val="0077437E"/>
    <w:rsid w:val="00775793"/>
    <w:rsid w:val="00777CE9"/>
    <w:rsid w:val="007A132B"/>
    <w:rsid w:val="007A49E1"/>
    <w:rsid w:val="007B33FB"/>
    <w:rsid w:val="007C414F"/>
    <w:rsid w:val="007C457D"/>
    <w:rsid w:val="007C59B3"/>
    <w:rsid w:val="007C5AEE"/>
    <w:rsid w:val="007C6A28"/>
    <w:rsid w:val="007D1A4A"/>
    <w:rsid w:val="007E09AE"/>
    <w:rsid w:val="007F29C7"/>
    <w:rsid w:val="007F3966"/>
    <w:rsid w:val="0081232F"/>
    <w:rsid w:val="008131F8"/>
    <w:rsid w:val="00816D7C"/>
    <w:rsid w:val="00817C13"/>
    <w:rsid w:val="008260FC"/>
    <w:rsid w:val="0083277C"/>
    <w:rsid w:val="00836C24"/>
    <w:rsid w:val="008409AD"/>
    <w:rsid w:val="00841B94"/>
    <w:rsid w:val="008444C7"/>
    <w:rsid w:val="00873543"/>
    <w:rsid w:val="008745DA"/>
    <w:rsid w:val="008748A7"/>
    <w:rsid w:val="00874972"/>
    <w:rsid w:val="00875373"/>
    <w:rsid w:val="008947DF"/>
    <w:rsid w:val="008A21CB"/>
    <w:rsid w:val="008A4532"/>
    <w:rsid w:val="008A565B"/>
    <w:rsid w:val="008B51C3"/>
    <w:rsid w:val="008C13D0"/>
    <w:rsid w:val="008D1DAB"/>
    <w:rsid w:val="008D3BC3"/>
    <w:rsid w:val="00902910"/>
    <w:rsid w:val="0090384E"/>
    <w:rsid w:val="009108F0"/>
    <w:rsid w:val="00916B77"/>
    <w:rsid w:val="00925BED"/>
    <w:rsid w:val="00926128"/>
    <w:rsid w:val="00934BF1"/>
    <w:rsid w:val="00942D9E"/>
    <w:rsid w:val="00950A26"/>
    <w:rsid w:val="00954E90"/>
    <w:rsid w:val="00961E34"/>
    <w:rsid w:val="00966BC7"/>
    <w:rsid w:val="00970ADA"/>
    <w:rsid w:val="009715A2"/>
    <w:rsid w:val="00973791"/>
    <w:rsid w:val="0098505C"/>
    <w:rsid w:val="00991DAB"/>
    <w:rsid w:val="009A60BB"/>
    <w:rsid w:val="009B0CED"/>
    <w:rsid w:val="009C5082"/>
    <w:rsid w:val="009D2057"/>
    <w:rsid w:val="009D360B"/>
    <w:rsid w:val="009D5868"/>
    <w:rsid w:val="009D7D7C"/>
    <w:rsid w:val="009E318B"/>
    <w:rsid w:val="009E7B86"/>
    <w:rsid w:val="009F4247"/>
    <w:rsid w:val="00A0327A"/>
    <w:rsid w:val="00A06F5C"/>
    <w:rsid w:val="00A23A2A"/>
    <w:rsid w:val="00A35296"/>
    <w:rsid w:val="00A3741F"/>
    <w:rsid w:val="00A56C73"/>
    <w:rsid w:val="00A60205"/>
    <w:rsid w:val="00A70AEF"/>
    <w:rsid w:val="00A73BAE"/>
    <w:rsid w:val="00A73C6C"/>
    <w:rsid w:val="00A7747B"/>
    <w:rsid w:val="00A77FCF"/>
    <w:rsid w:val="00A86B21"/>
    <w:rsid w:val="00A929BB"/>
    <w:rsid w:val="00A929E3"/>
    <w:rsid w:val="00A944AB"/>
    <w:rsid w:val="00A945E0"/>
    <w:rsid w:val="00AA2E50"/>
    <w:rsid w:val="00AA7AF5"/>
    <w:rsid w:val="00AB2532"/>
    <w:rsid w:val="00AB2AFB"/>
    <w:rsid w:val="00AC0546"/>
    <w:rsid w:val="00AC78BD"/>
    <w:rsid w:val="00AD4D5C"/>
    <w:rsid w:val="00AD527E"/>
    <w:rsid w:val="00AD69FF"/>
    <w:rsid w:val="00AE0E3D"/>
    <w:rsid w:val="00AE2E82"/>
    <w:rsid w:val="00AE4FAE"/>
    <w:rsid w:val="00AE7546"/>
    <w:rsid w:val="00AF629B"/>
    <w:rsid w:val="00B0013C"/>
    <w:rsid w:val="00B00A38"/>
    <w:rsid w:val="00B14295"/>
    <w:rsid w:val="00B23CBE"/>
    <w:rsid w:val="00B337FF"/>
    <w:rsid w:val="00B3534D"/>
    <w:rsid w:val="00B52F20"/>
    <w:rsid w:val="00B60FDA"/>
    <w:rsid w:val="00B638F2"/>
    <w:rsid w:val="00B664C7"/>
    <w:rsid w:val="00B6757D"/>
    <w:rsid w:val="00B82FB3"/>
    <w:rsid w:val="00B87403"/>
    <w:rsid w:val="00B917F5"/>
    <w:rsid w:val="00B97E12"/>
    <w:rsid w:val="00BB2FFF"/>
    <w:rsid w:val="00BC167B"/>
    <w:rsid w:val="00BC1825"/>
    <w:rsid w:val="00BC480A"/>
    <w:rsid w:val="00BD01D4"/>
    <w:rsid w:val="00BD7C59"/>
    <w:rsid w:val="00BE798D"/>
    <w:rsid w:val="00BF3117"/>
    <w:rsid w:val="00BF3E80"/>
    <w:rsid w:val="00C116A6"/>
    <w:rsid w:val="00C25BCD"/>
    <w:rsid w:val="00C27988"/>
    <w:rsid w:val="00C32F10"/>
    <w:rsid w:val="00C37614"/>
    <w:rsid w:val="00C40706"/>
    <w:rsid w:val="00C47B8D"/>
    <w:rsid w:val="00C51B89"/>
    <w:rsid w:val="00C57206"/>
    <w:rsid w:val="00C62C6C"/>
    <w:rsid w:val="00C7030B"/>
    <w:rsid w:val="00C8415B"/>
    <w:rsid w:val="00C91857"/>
    <w:rsid w:val="00C97A19"/>
    <w:rsid w:val="00CA01FF"/>
    <w:rsid w:val="00CB088C"/>
    <w:rsid w:val="00CB33A3"/>
    <w:rsid w:val="00CB5E03"/>
    <w:rsid w:val="00CB6B2A"/>
    <w:rsid w:val="00CB6E04"/>
    <w:rsid w:val="00CD5188"/>
    <w:rsid w:val="00CD57BA"/>
    <w:rsid w:val="00CE23BC"/>
    <w:rsid w:val="00CE56E0"/>
    <w:rsid w:val="00CE740B"/>
    <w:rsid w:val="00D007C0"/>
    <w:rsid w:val="00D058E7"/>
    <w:rsid w:val="00D06850"/>
    <w:rsid w:val="00D10DEE"/>
    <w:rsid w:val="00D137A3"/>
    <w:rsid w:val="00D15265"/>
    <w:rsid w:val="00D15837"/>
    <w:rsid w:val="00D21BB9"/>
    <w:rsid w:val="00D27EE7"/>
    <w:rsid w:val="00D303F7"/>
    <w:rsid w:val="00D30FDA"/>
    <w:rsid w:val="00D33A2B"/>
    <w:rsid w:val="00D359B7"/>
    <w:rsid w:val="00D42A19"/>
    <w:rsid w:val="00D44BC3"/>
    <w:rsid w:val="00D558E4"/>
    <w:rsid w:val="00D616A9"/>
    <w:rsid w:val="00D7023F"/>
    <w:rsid w:val="00D72DC2"/>
    <w:rsid w:val="00D765CF"/>
    <w:rsid w:val="00D8102D"/>
    <w:rsid w:val="00D87C5C"/>
    <w:rsid w:val="00D87DCC"/>
    <w:rsid w:val="00D902A3"/>
    <w:rsid w:val="00D9061D"/>
    <w:rsid w:val="00DA360A"/>
    <w:rsid w:val="00DB3CB0"/>
    <w:rsid w:val="00DB43FD"/>
    <w:rsid w:val="00DB6B7B"/>
    <w:rsid w:val="00DB6E65"/>
    <w:rsid w:val="00DC4C7C"/>
    <w:rsid w:val="00DC7B06"/>
    <w:rsid w:val="00DD0670"/>
    <w:rsid w:val="00DD088B"/>
    <w:rsid w:val="00DE374B"/>
    <w:rsid w:val="00DE435D"/>
    <w:rsid w:val="00DF5D2D"/>
    <w:rsid w:val="00E15DC0"/>
    <w:rsid w:val="00E23980"/>
    <w:rsid w:val="00E32072"/>
    <w:rsid w:val="00E343B6"/>
    <w:rsid w:val="00E3503E"/>
    <w:rsid w:val="00E36CA3"/>
    <w:rsid w:val="00E41E3B"/>
    <w:rsid w:val="00E44B1A"/>
    <w:rsid w:val="00E5648B"/>
    <w:rsid w:val="00E579EC"/>
    <w:rsid w:val="00E6525D"/>
    <w:rsid w:val="00E66A42"/>
    <w:rsid w:val="00E738E4"/>
    <w:rsid w:val="00E94B27"/>
    <w:rsid w:val="00E95D1F"/>
    <w:rsid w:val="00EA1907"/>
    <w:rsid w:val="00EA3256"/>
    <w:rsid w:val="00EB1813"/>
    <w:rsid w:val="00EB714E"/>
    <w:rsid w:val="00ED6FF2"/>
    <w:rsid w:val="00ED72F2"/>
    <w:rsid w:val="00EE1DBF"/>
    <w:rsid w:val="00EF13EB"/>
    <w:rsid w:val="00F0155E"/>
    <w:rsid w:val="00F02436"/>
    <w:rsid w:val="00F131D3"/>
    <w:rsid w:val="00F174F9"/>
    <w:rsid w:val="00F207C5"/>
    <w:rsid w:val="00F2430A"/>
    <w:rsid w:val="00F30472"/>
    <w:rsid w:val="00F359AD"/>
    <w:rsid w:val="00F43290"/>
    <w:rsid w:val="00F46AF6"/>
    <w:rsid w:val="00F46BDD"/>
    <w:rsid w:val="00F47987"/>
    <w:rsid w:val="00F56792"/>
    <w:rsid w:val="00F56873"/>
    <w:rsid w:val="00F60CC1"/>
    <w:rsid w:val="00F62D28"/>
    <w:rsid w:val="00F76C56"/>
    <w:rsid w:val="00F77252"/>
    <w:rsid w:val="00F873F4"/>
    <w:rsid w:val="00F90E90"/>
    <w:rsid w:val="00FA1C17"/>
    <w:rsid w:val="00FA7040"/>
    <w:rsid w:val="00FA7E68"/>
    <w:rsid w:val="00FB26E5"/>
    <w:rsid w:val="00FB3F14"/>
    <w:rsid w:val="00FC21E9"/>
    <w:rsid w:val="00FD277D"/>
    <w:rsid w:val="00FD4CA3"/>
    <w:rsid w:val="00FE3C7A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750B04"/>
  <w15:docId w15:val="{A6B1BD53-9802-4557-BD58-A956A232E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34D"/>
    <w:pPr>
      <w:spacing w:line="280" w:lineRule="atLeast"/>
    </w:pPr>
    <w:rPr>
      <w:sz w:val="24"/>
      <w:lang w:val="en-GB" w:eastAsia="de-DE"/>
    </w:rPr>
  </w:style>
  <w:style w:type="paragraph" w:styleId="Titlu1">
    <w:name w:val="heading 1"/>
    <w:basedOn w:val="Normal"/>
    <w:next w:val="Normal"/>
    <w:qFormat/>
    <w:rsid w:val="00B3534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val="de-DE"/>
    </w:rPr>
  </w:style>
  <w:style w:type="paragraph" w:styleId="Titlu2">
    <w:name w:val="heading 2"/>
    <w:basedOn w:val="Normal"/>
    <w:next w:val="Normal"/>
    <w:qFormat/>
    <w:rsid w:val="00B353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  <w:lang w:val="de-DE"/>
    </w:rPr>
  </w:style>
  <w:style w:type="paragraph" w:styleId="Titlu3">
    <w:name w:val="heading 3"/>
    <w:basedOn w:val="Normal"/>
    <w:next w:val="Normal"/>
    <w:qFormat/>
    <w:rsid w:val="00B3534D"/>
    <w:pPr>
      <w:keepNext/>
      <w:spacing w:before="240" w:after="60"/>
      <w:outlineLvl w:val="2"/>
    </w:pPr>
    <w:rPr>
      <w:rFonts w:cs="Arial"/>
      <w:b/>
      <w:bCs/>
      <w:sz w:val="26"/>
      <w:szCs w:val="26"/>
      <w:lang w:val="de-DE"/>
    </w:rPr>
  </w:style>
  <w:style w:type="paragraph" w:styleId="Titlu4">
    <w:name w:val="heading 4"/>
    <w:basedOn w:val="Normal"/>
    <w:next w:val="Normal"/>
    <w:qFormat/>
    <w:rsid w:val="00B3534D"/>
    <w:pPr>
      <w:keepNext/>
      <w:spacing w:before="240" w:after="60"/>
      <w:outlineLvl w:val="3"/>
    </w:pPr>
    <w:rPr>
      <w:b/>
      <w:bCs/>
      <w:sz w:val="28"/>
      <w:szCs w:val="28"/>
      <w:lang w:val="de-DE"/>
    </w:rPr>
  </w:style>
  <w:style w:type="paragraph" w:styleId="Titlu5">
    <w:name w:val="heading 5"/>
    <w:basedOn w:val="Normal"/>
    <w:next w:val="Normal"/>
    <w:qFormat/>
    <w:rsid w:val="00B3534D"/>
    <w:pPr>
      <w:spacing w:before="240" w:after="60"/>
      <w:outlineLvl w:val="4"/>
    </w:pPr>
    <w:rPr>
      <w:b/>
      <w:bCs/>
      <w:i/>
      <w:iCs/>
      <w:sz w:val="26"/>
      <w:szCs w:val="26"/>
      <w:lang w:val="de-DE"/>
    </w:rPr>
  </w:style>
  <w:style w:type="paragraph" w:styleId="Titlu6">
    <w:name w:val="heading 6"/>
    <w:basedOn w:val="Normal"/>
    <w:next w:val="Normal"/>
    <w:qFormat/>
    <w:rsid w:val="00B3534D"/>
    <w:pPr>
      <w:spacing w:before="240" w:after="60"/>
      <w:outlineLvl w:val="5"/>
    </w:pPr>
    <w:rPr>
      <w:b/>
      <w:bCs/>
      <w:sz w:val="22"/>
      <w:szCs w:val="22"/>
      <w:lang w:val="de-DE"/>
    </w:rPr>
  </w:style>
  <w:style w:type="paragraph" w:styleId="Titlu7">
    <w:name w:val="heading 7"/>
    <w:basedOn w:val="Normal"/>
    <w:next w:val="Normal"/>
    <w:qFormat/>
    <w:rsid w:val="00B3534D"/>
    <w:pPr>
      <w:spacing w:before="240" w:after="60"/>
      <w:outlineLvl w:val="6"/>
    </w:pPr>
    <w:rPr>
      <w:szCs w:val="24"/>
      <w:lang w:val="de-DE"/>
    </w:rPr>
  </w:style>
  <w:style w:type="paragraph" w:styleId="Titlu8">
    <w:name w:val="heading 8"/>
    <w:basedOn w:val="Normal"/>
    <w:next w:val="Normal"/>
    <w:qFormat/>
    <w:rsid w:val="00B3534D"/>
    <w:pPr>
      <w:spacing w:before="240" w:after="60"/>
      <w:outlineLvl w:val="7"/>
    </w:pPr>
    <w:rPr>
      <w:i/>
      <w:iCs/>
      <w:szCs w:val="24"/>
      <w:lang w:val="de-DE"/>
    </w:rPr>
  </w:style>
  <w:style w:type="paragraph" w:styleId="Titlu9">
    <w:name w:val="heading 9"/>
    <w:basedOn w:val="Normal"/>
    <w:next w:val="Normal"/>
    <w:qFormat/>
    <w:rsid w:val="00B3534D"/>
    <w:pPr>
      <w:spacing w:before="240" w:after="60"/>
      <w:outlineLvl w:val="8"/>
    </w:pPr>
    <w:rPr>
      <w:rFonts w:cs="Arial"/>
      <w:sz w:val="22"/>
      <w:szCs w:val="22"/>
      <w:lang w:val="de-D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B3534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7C5AEE"/>
    <w:rPr>
      <w:sz w:val="24"/>
      <w:lang w:val="en-GB" w:eastAsia="de-DE"/>
    </w:rPr>
  </w:style>
  <w:style w:type="paragraph" w:styleId="Subsol">
    <w:name w:val="footer"/>
    <w:basedOn w:val="Normal"/>
    <w:rsid w:val="00B3534D"/>
    <w:pPr>
      <w:tabs>
        <w:tab w:val="center" w:pos="4536"/>
        <w:tab w:val="right" w:pos="9072"/>
      </w:tabs>
    </w:pPr>
  </w:style>
  <w:style w:type="paragraph" w:customStyle="1" w:styleId="EONKommentar">
    <w:name w:val="EONKommentar"/>
    <w:basedOn w:val="Normal"/>
    <w:rsid w:val="00B3534D"/>
    <w:pPr>
      <w:spacing w:line="240" w:lineRule="auto"/>
    </w:pPr>
    <w:rPr>
      <w:vanish/>
      <w:color w:val="FF0000"/>
      <w:sz w:val="18"/>
    </w:rPr>
  </w:style>
  <w:style w:type="character" w:styleId="Numrdepagin">
    <w:name w:val="page number"/>
    <w:basedOn w:val="Fontdeparagrafimplicit"/>
    <w:rsid w:val="00B3534D"/>
  </w:style>
  <w:style w:type="paragraph" w:customStyle="1" w:styleId="EONangaben">
    <w:name w:val="EONangaben"/>
    <w:basedOn w:val="Normal"/>
    <w:uiPriority w:val="99"/>
    <w:rsid w:val="00B3534D"/>
    <w:pPr>
      <w:spacing w:line="260" w:lineRule="atLeast"/>
    </w:pPr>
    <w:rPr>
      <w:rFonts w:ascii="Polo" w:hAnsi="Polo"/>
      <w:spacing w:val="6"/>
      <w:sz w:val="20"/>
    </w:rPr>
  </w:style>
  <w:style w:type="paragraph" w:customStyle="1" w:styleId="EONTitel">
    <w:name w:val="EONTitel"/>
    <w:basedOn w:val="Normal"/>
    <w:rsid w:val="00B3534D"/>
    <w:rPr>
      <w:rFonts w:ascii="Polo" w:hAnsi="Polo"/>
      <w:b/>
      <w:spacing w:val="6"/>
      <w:sz w:val="28"/>
      <w:szCs w:val="28"/>
    </w:rPr>
  </w:style>
  <w:style w:type="paragraph" w:styleId="TextnBalon">
    <w:name w:val="Balloon Text"/>
    <w:basedOn w:val="Normal"/>
    <w:link w:val="TextnBalonCaracter"/>
    <w:rsid w:val="00AE2E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AE2E82"/>
    <w:rPr>
      <w:rFonts w:ascii="Tahoma" w:hAnsi="Tahoma" w:cs="Tahoma"/>
      <w:sz w:val="16"/>
      <w:szCs w:val="16"/>
      <w:lang w:val="en-GB" w:eastAsia="de-DE"/>
    </w:rPr>
  </w:style>
  <w:style w:type="paragraph" w:styleId="Listparagraf">
    <w:name w:val="List Paragraph"/>
    <w:basedOn w:val="Normal"/>
    <w:uiPriority w:val="34"/>
    <w:qFormat/>
    <w:rsid w:val="00AE2E82"/>
    <w:pPr>
      <w:ind w:left="720"/>
      <w:contextualSpacing/>
    </w:pPr>
  </w:style>
  <w:style w:type="character" w:customStyle="1" w:styleId="small-text1">
    <w:name w:val="small-text1"/>
    <w:basedOn w:val="Fontdeparagrafimplicit"/>
    <w:rsid w:val="007F29C7"/>
    <w:rPr>
      <w:rFonts w:ascii="Verdana" w:hAnsi="Verdana" w:hint="default"/>
      <w:b w:val="0"/>
      <w:bCs w:val="0"/>
      <w:i w:val="0"/>
      <w:iCs w:val="0"/>
      <w:color w:val="5D5D5D"/>
      <w:sz w:val="15"/>
      <w:szCs w:val="15"/>
    </w:rPr>
  </w:style>
  <w:style w:type="table" w:styleId="Tabelgril">
    <w:name w:val="Table Grid"/>
    <w:basedOn w:val="TabelNormal"/>
    <w:rsid w:val="00D42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xtnotdesubsol">
    <w:name w:val="footnote text"/>
    <w:basedOn w:val="Normal"/>
    <w:link w:val="TextnotdesubsolCaracter"/>
    <w:rsid w:val="0033361B"/>
    <w:rPr>
      <w:sz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33361B"/>
    <w:rPr>
      <w:lang w:val="en-GB" w:eastAsia="de-DE"/>
    </w:rPr>
  </w:style>
  <w:style w:type="character" w:styleId="Referinnotdesubsol">
    <w:name w:val="footnote reference"/>
    <w:rsid w:val="0033361B"/>
    <w:rPr>
      <w:vertAlign w:val="superscript"/>
    </w:rPr>
  </w:style>
  <w:style w:type="character" w:styleId="Referincomentariu">
    <w:name w:val="annotation reference"/>
    <w:basedOn w:val="Fontdeparagrafimplicit"/>
    <w:rsid w:val="00836C24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36C24"/>
    <w:pPr>
      <w:spacing w:line="240" w:lineRule="auto"/>
    </w:pPr>
    <w:rPr>
      <w:sz w:val="20"/>
    </w:rPr>
  </w:style>
  <w:style w:type="character" w:customStyle="1" w:styleId="TextcomentariuCaracter">
    <w:name w:val="Text comentariu Caracter"/>
    <w:basedOn w:val="Fontdeparagrafimplicit"/>
    <w:link w:val="Textcomentariu"/>
    <w:rsid w:val="00836C24"/>
    <w:rPr>
      <w:lang w:val="en-GB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836C2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836C24"/>
    <w:rPr>
      <w:b/>
      <w:bCs/>
      <w:lang w:val="en-GB" w:eastAsia="de-DE"/>
    </w:rPr>
  </w:style>
  <w:style w:type="paragraph" w:styleId="Revizuire">
    <w:name w:val="Revision"/>
    <w:hidden/>
    <w:uiPriority w:val="99"/>
    <w:semiHidden/>
    <w:rsid w:val="00836C24"/>
    <w:rPr>
      <w:sz w:val="24"/>
      <w:lang w:val="en-GB" w:eastAsia="de-DE"/>
    </w:rPr>
  </w:style>
  <w:style w:type="character" w:styleId="Hyperlink">
    <w:name w:val="Hyperlink"/>
    <w:basedOn w:val="Fontdeparagrafimplicit"/>
    <w:uiPriority w:val="99"/>
    <w:unhideWhenUsed/>
    <w:rsid w:val="002D1C02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unhideWhenUsed/>
    <w:rsid w:val="002D1C02"/>
    <w:rPr>
      <w:color w:val="800080"/>
      <w:u w:val="single"/>
    </w:rPr>
  </w:style>
  <w:style w:type="paragraph" w:customStyle="1" w:styleId="xl65">
    <w:name w:val="xl65"/>
    <w:basedOn w:val="Normal"/>
    <w:rsid w:val="002D1C02"/>
    <w:pPr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66">
    <w:name w:val="xl66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67">
    <w:name w:val="xl67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68">
    <w:name w:val="xl68"/>
    <w:basedOn w:val="Normal"/>
    <w:rsid w:val="002D1C02"/>
    <w:pPr>
      <w:pBdr>
        <w:top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69">
    <w:name w:val="xl69"/>
    <w:basedOn w:val="Normal"/>
    <w:rsid w:val="002D1C0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70">
    <w:name w:val="xl70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71">
    <w:name w:val="xl71"/>
    <w:basedOn w:val="Normal"/>
    <w:rsid w:val="002D1C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72">
    <w:name w:val="xl72"/>
    <w:basedOn w:val="Normal"/>
    <w:rsid w:val="002D1C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73">
    <w:name w:val="xl73"/>
    <w:basedOn w:val="Normal"/>
    <w:rsid w:val="002D1C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74">
    <w:name w:val="xl74"/>
    <w:basedOn w:val="Normal"/>
    <w:rsid w:val="002D1C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75">
    <w:name w:val="xl75"/>
    <w:basedOn w:val="Normal"/>
    <w:rsid w:val="002D1C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76">
    <w:name w:val="xl76"/>
    <w:basedOn w:val="Normal"/>
    <w:rsid w:val="002D1C0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77">
    <w:name w:val="xl77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b/>
      <w:bCs/>
      <w:szCs w:val="24"/>
      <w:lang w:val="en-US" w:eastAsia="en-US"/>
    </w:rPr>
  </w:style>
  <w:style w:type="paragraph" w:customStyle="1" w:styleId="xl78">
    <w:name w:val="xl78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79">
    <w:name w:val="xl79"/>
    <w:basedOn w:val="Normal"/>
    <w:rsid w:val="002D1C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color w:val="FF0000"/>
      <w:szCs w:val="24"/>
      <w:lang w:val="en-US" w:eastAsia="en-US"/>
    </w:rPr>
  </w:style>
  <w:style w:type="paragraph" w:customStyle="1" w:styleId="xl80">
    <w:name w:val="xl80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color w:val="FF0000"/>
      <w:szCs w:val="24"/>
      <w:lang w:val="en-US" w:eastAsia="en-US"/>
    </w:rPr>
  </w:style>
  <w:style w:type="paragraph" w:customStyle="1" w:styleId="xl81">
    <w:name w:val="xl81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82">
    <w:name w:val="xl82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83">
    <w:name w:val="xl83"/>
    <w:basedOn w:val="Normal"/>
    <w:rsid w:val="002D1C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84">
    <w:name w:val="xl84"/>
    <w:basedOn w:val="Normal"/>
    <w:rsid w:val="002D1C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color w:val="FF0000"/>
      <w:szCs w:val="24"/>
      <w:lang w:val="en-US" w:eastAsia="en-US"/>
    </w:rPr>
  </w:style>
  <w:style w:type="paragraph" w:customStyle="1" w:styleId="xl85">
    <w:name w:val="xl85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86">
    <w:name w:val="xl86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87">
    <w:name w:val="xl87"/>
    <w:basedOn w:val="Normal"/>
    <w:rsid w:val="002D1C02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88">
    <w:name w:val="xl88"/>
    <w:basedOn w:val="Normal"/>
    <w:rsid w:val="002D1C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89">
    <w:name w:val="xl89"/>
    <w:basedOn w:val="Normal"/>
    <w:rsid w:val="002D1C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90">
    <w:name w:val="xl90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91">
    <w:name w:val="xl91"/>
    <w:basedOn w:val="Normal"/>
    <w:rsid w:val="002D1C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92">
    <w:name w:val="xl92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93">
    <w:name w:val="xl93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94">
    <w:name w:val="xl94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color w:val="FF0000"/>
      <w:szCs w:val="24"/>
      <w:lang w:val="en-US" w:eastAsia="en-US"/>
    </w:rPr>
  </w:style>
  <w:style w:type="paragraph" w:customStyle="1" w:styleId="xl95">
    <w:name w:val="xl95"/>
    <w:basedOn w:val="Normal"/>
    <w:rsid w:val="002D1C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96">
    <w:name w:val="xl96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1F497D"/>
      <w:szCs w:val="24"/>
      <w:lang w:val="en-US" w:eastAsia="en-US"/>
    </w:rPr>
  </w:style>
  <w:style w:type="paragraph" w:customStyle="1" w:styleId="xl97">
    <w:name w:val="xl97"/>
    <w:basedOn w:val="Normal"/>
    <w:rsid w:val="002D1C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98">
    <w:name w:val="xl98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99">
    <w:name w:val="xl99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100">
    <w:name w:val="xl100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101">
    <w:name w:val="xl101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color w:val="1F497D"/>
      <w:szCs w:val="24"/>
      <w:lang w:val="en-US" w:eastAsia="en-US"/>
    </w:rPr>
  </w:style>
  <w:style w:type="paragraph" w:customStyle="1" w:styleId="xl102">
    <w:name w:val="xl102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103">
    <w:name w:val="xl103"/>
    <w:basedOn w:val="Normal"/>
    <w:rsid w:val="002D1C02"/>
    <w:pPr>
      <w:pBdr>
        <w:right w:val="single" w:sz="4" w:space="0" w:color="000000"/>
      </w:pBdr>
      <w:spacing w:before="100" w:beforeAutospacing="1" w:after="100" w:afterAutospacing="1" w:line="240" w:lineRule="auto"/>
    </w:pPr>
    <w:rPr>
      <w:color w:val="FF0000"/>
      <w:szCs w:val="24"/>
      <w:lang w:val="en-US" w:eastAsia="en-US"/>
    </w:rPr>
  </w:style>
  <w:style w:type="paragraph" w:customStyle="1" w:styleId="xl104">
    <w:name w:val="xl104"/>
    <w:basedOn w:val="Normal"/>
    <w:rsid w:val="002D1C0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color w:val="FF0000"/>
      <w:szCs w:val="24"/>
      <w:lang w:val="en-US" w:eastAsia="en-US"/>
    </w:rPr>
  </w:style>
  <w:style w:type="paragraph" w:customStyle="1" w:styleId="xl105">
    <w:name w:val="xl105"/>
    <w:basedOn w:val="Normal"/>
    <w:rsid w:val="002D1C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FF0000"/>
      <w:szCs w:val="24"/>
      <w:lang w:val="en-US" w:eastAsia="en-US"/>
    </w:rPr>
  </w:style>
  <w:style w:type="paragraph" w:customStyle="1" w:styleId="xl106">
    <w:name w:val="xl106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FF0000"/>
      <w:szCs w:val="24"/>
      <w:lang w:val="en-US" w:eastAsia="en-US"/>
    </w:rPr>
  </w:style>
  <w:style w:type="paragraph" w:customStyle="1" w:styleId="xl107">
    <w:name w:val="xl107"/>
    <w:basedOn w:val="Normal"/>
    <w:rsid w:val="002D1C02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108">
    <w:name w:val="xl108"/>
    <w:basedOn w:val="Normal"/>
    <w:rsid w:val="002D1C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109">
    <w:name w:val="xl109"/>
    <w:basedOn w:val="Normal"/>
    <w:rsid w:val="002D1C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1F497D"/>
      <w:szCs w:val="24"/>
      <w:lang w:val="en-US" w:eastAsia="en-US"/>
    </w:rPr>
  </w:style>
  <w:style w:type="paragraph" w:customStyle="1" w:styleId="xl110">
    <w:name w:val="xl110"/>
    <w:basedOn w:val="Normal"/>
    <w:rsid w:val="002D1C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1F497D"/>
      <w:szCs w:val="24"/>
      <w:lang w:val="en-US" w:eastAsia="en-US"/>
    </w:rPr>
  </w:style>
  <w:style w:type="paragraph" w:customStyle="1" w:styleId="xl111">
    <w:name w:val="xl111"/>
    <w:basedOn w:val="Normal"/>
    <w:rsid w:val="002D1C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112">
    <w:name w:val="xl112"/>
    <w:basedOn w:val="Normal"/>
    <w:rsid w:val="002D1C02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color w:val="FF0000"/>
      <w:szCs w:val="24"/>
      <w:lang w:val="en-US" w:eastAsia="en-US"/>
    </w:rPr>
  </w:style>
  <w:style w:type="paragraph" w:customStyle="1" w:styleId="xl113">
    <w:name w:val="xl113"/>
    <w:basedOn w:val="Normal"/>
    <w:rsid w:val="002D1C02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b/>
      <w:bCs/>
      <w:szCs w:val="24"/>
      <w:lang w:val="en-US" w:eastAsia="en-US"/>
    </w:rPr>
  </w:style>
  <w:style w:type="paragraph" w:customStyle="1" w:styleId="xl114">
    <w:name w:val="xl114"/>
    <w:basedOn w:val="Normal"/>
    <w:rsid w:val="002D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FFFFFF"/>
      <w:szCs w:val="24"/>
      <w:lang w:val="en-US" w:eastAsia="en-US"/>
    </w:rPr>
  </w:style>
  <w:style w:type="paragraph" w:customStyle="1" w:styleId="xl63">
    <w:name w:val="xl63"/>
    <w:basedOn w:val="Normal"/>
    <w:rsid w:val="00D058E7"/>
    <w:pPr>
      <w:spacing w:before="100" w:beforeAutospacing="1" w:after="100" w:afterAutospacing="1" w:line="240" w:lineRule="auto"/>
    </w:pPr>
    <w:rPr>
      <w:szCs w:val="24"/>
      <w:lang w:val="en-US" w:eastAsia="en-US"/>
    </w:rPr>
  </w:style>
  <w:style w:type="paragraph" w:customStyle="1" w:styleId="xl64">
    <w:name w:val="xl64"/>
    <w:basedOn w:val="Normal"/>
    <w:rsid w:val="00D058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16946\Desktop\Fax%20EG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DB28BD4B10C4FB88DCB1C6C9538EF" ma:contentTypeVersion="6" ma:contentTypeDescription="Create a new document." ma:contentTypeScope="" ma:versionID="ff83a71e842cf7eb5f5fa6d036c82afe">
  <xsd:schema xmlns:xsd="http://www.w3.org/2001/XMLSchema" xmlns:xs="http://www.w3.org/2001/XMLSchema" xmlns:p="http://schemas.microsoft.com/office/2006/metadata/properties" xmlns:ns2="b4f55868-c590-41ce-91f1-94ba060a4637" xmlns:ns3="75458bcc-cde4-4a0c-87df-a0d482444eaa" targetNamespace="http://schemas.microsoft.com/office/2006/metadata/properties" ma:root="true" ma:fieldsID="4ca8e13ae9657ae827125bdca6d83ef0" ns2:_="" ns3:_="">
    <xsd:import namespace="b4f55868-c590-41ce-91f1-94ba060a4637"/>
    <xsd:import namespace="75458bcc-cde4-4a0c-87df-a0d482444e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55868-c590-41ce-91f1-94ba060a46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58bcc-cde4-4a0c-87df-a0d482444ea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E83E6F-F590-46E5-9767-6B02BC0C15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0674D-80DE-49D0-99CB-46725B511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16B722-5996-40E9-A4AC-A18E5ABDFC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DA2443-91D4-47AA-8492-8A37D5AB2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55868-c590-41ce-91f1-94ba060a4637"/>
    <ds:schemaRef ds:uri="75458bcc-cde4-4a0c-87df-a0d482444e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 EGD.dot</Template>
  <TotalTime>0</TotalTime>
  <Pages>2</Pages>
  <Words>212</Words>
  <Characters>1133</Characters>
  <Application>Microsoft Office Word</Application>
  <DocSecurity>4</DocSecurity>
  <Lines>125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Telefax englisch</vt:lpstr>
    </vt:vector>
  </TitlesOfParts>
  <Company>EON-IT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Telefax englisch</dc:title>
  <dc:creator>g16946</dc:creator>
  <dc:description>Version 5.3 (XP); Stand 2006-01-25</dc:description>
  <cp:lastModifiedBy>Bica, Elisabeta-Carmen</cp:lastModifiedBy>
  <cp:revision>2</cp:revision>
  <cp:lastPrinted>2016-12-13T13:30:00Z</cp:lastPrinted>
  <dcterms:created xsi:type="dcterms:W3CDTF">2026-06-12T10:53:00Z</dcterms:created>
  <dcterms:modified xsi:type="dcterms:W3CDTF">2026-06-12T10:53:00Z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0x010100C0ADB28BD4B10C4FB88DCB1C6C9538EF</vt:lpwstr>
  </property>
</Properties>
</file>